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5B7CD" w14:textId="77777777" w:rsidR="00A82E29" w:rsidRDefault="00A82E29" w:rsidP="004E3B34"/>
    <w:p w14:paraId="1568F50A" w14:textId="77777777" w:rsidR="00007E2A" w:rsidRDefault="00007E2A" w:rsidP="00A82E29">
      <w:pPr>
        <w:pStyle w:val="Ttulo4"/>
        <w:jc w:val="center"/>
        <w:rPr>
          <w:rFonts w:ascii="Tahoma" w:hAnsi="Tahoma" w:cs="Tahoma"/>
          <w:color w:val="000000" w:themeColor="text1"/>
          <w:szCs w:val="22"/>
        </w:rPr>
      </w:pPr>
    </w:p>
    <w:p w14:paraId="768D31A2" w14:textId="77777777" w:rsidR="00E30D73" w:rsidRPr="00007E2A" w:rsidRDefault="00E30D73" w:rsidP="00A82E29">
      <w:pPr>
        <w:jc w:val="both"/>
        <w:rPr>
          <w:rFonts w:ascii="Tahoma" w:hAnsi="Tahoma" w:cs="Tahoma"/>
          <w:sz w:val="22"/>
          <w:szCs w:val="22"/>
        </w:rPr>
      </w:pPr>
    </w:p>
    <w:p w14:paraId="21B60C1D" w14:textId="77777777" w:rsidR="00A82E29" w:rsidRPr="00007E2A" w:rsidRDefault="00A82E29" w:rsidP="00A82E29">
      <w:pPr>
        <w:jc w:val="both"/>
        <w:rPr>
          <w:rFonts w:ascii="Tahoma" w:hAnsi="Tahoma" w:cs="Tahoma"/>
          <w:sz w:val="22"/>
          <w:szCs w:val="22"/>
        </w:rPr>
      </w:pPr>
      <w:r w:rsidRPr="00007E2A">
        <w:rPr>
          <w:rFonts w:ascii="Tahoma" w:hAnsi="Tahoma" w:cs="Tahoma"/>
          <w:sz w:val="22"/>
          <w:szCs w:val="22"/>
        </w:rPr>
        <w:t>INDICADORES TRANSVERSALES:</w:t>
      </w:r>
    </w:p>
    <w:p w14:paraId="5FFB7C8A" w14:textId="77777777" w:rsidR="00A82E29" w:rsidRPr="00007E2A" w:rsidRDefault="00A82E29" w:rsidP="00A82E29">
      <w:pPr>
        <w:jc w:val="both"/>
        <w:rPr>
          <w:rFonts w:ascii="Tahoma" w:hAnsi="Tahoma" w:cs="Tahoma"/>
          <w:sz w:val="22"/>
          <w:szCs w:val="22"/>
        </w:rPr>
      </w:pPr>
    </w:p>
    <w:p w14:paraId="4DE5A953" w14:textId="77777777" w:rsidR="00A82E29" w:rsidRDefault="00A82E29" w:rsidP="00A82E29">
      <w:pPr>
        <w:jc w:val="both"/>
        <w:rPr>
          <w:rFonts w:ascii="Tahoma" w:hAnsi="Tahoma" w:cs="Tahoma"/>
          <w:sz w:val="22"/>
          <w:szCs w:val="22"/>
        </w:rPr>
      </w:pPr>
      <w:r w:rsidRPr="00007E2A">
        <w:rPr>
          <w:rFonts w:ascii="Tahoma" w:hAnsi="Tahoma" w:cs="Tahoma"/>
          <w:sz w:val="22"/>
          <w:szCs w:val="22"/>
        </w:rPr>
        <w:t>INDICADOR: CUMPLIMIENTO DE INFORME ANUAL DE RENDICION DE CUENTAS PARA EL SECTOR NIÑEZ, ADOLESCENCIA Y JUVENTUD</w:t>
      </w:r>
      <w:bookmarkStart w:id="0" w:name="_GoBack"/>
      <w:bookmarkEnd w:id="0"/>
    </w:p>
    <w:p w14:paraId="7E9DC444" w14:textId="77777777" w:rsidR="00E30D73" w:rsidRDefault="00E30D73" w:rsidP="00A82E29">
      <w:pPr>
        <w:jc w:val="both"/>
        <w:rPr>
          <w:rFonts w:ascii="Tahoma" w:hAnsi="Tahoma" w:cs="Tahoma"/>
          <w:sz w:val="22"/>
          <w:szCs w:val="22"/>
        </w:rPr>
      </w:pPr>
    </w:p>
    <w:p w14:paraId="057F7338" w14:textId="77777777" w:rsidR="00E30D73" w:rsidRDefault="00C632AA" w:rsidP="00A82E2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LOGRO: 0%</w:t>
      </w:r>
    </w:p>
    <w:p w14:paraId="0573F168" w14:textId="77777777" w:rsidR="00C632AA" w:rsidRDefault="00C632AA" w:rsidP="00A82E29">
      <w:pPr>
        <w:jc w:val="both"/>
        <w:rPr>
          <w:rFonts w:ascii="Tahoma" w:hAnsi="Tahoma" w:cs="Tahoma"/>
          <w:sz w:val="22"/>
          <w:szCs w:val="22"/>
        </w:rPr>
      </w:pPr>
    </w:p>
    <w:p w14:paraId="4C00CFE3" w14:textId="77777777" w:rsidR="00C632AA" w:rsidRDefault="00C632AA" w:rsidP="00A82E2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PERIODICIDAD: ANUAL</w:t>
      </w:r>
    </w:p>
    <w:p w14:paraId="56341EA4" w14:textId="77777777" w:rsidR="00C632AA" w:rsidRDefault="00C632AA" w:rsidP="00A82E29">
      <w:pPr>
        <w:jc w:val="both"/>
        <w:rPr>
          <w:rFonts w:ascii="Tahoma" w:hAnsi="Tahoma" w:cs="Tahoma"/>
          <w:sz w:val="22"/>
          <w:szCs w:val="22"/>
        </w:rPr>
      </w:pPr>
    </w:p>
    <w:p w14:paraId="288857FD" w14:textId="77777777" w:rsidR="00C632AA" w:rsidRDefault="00C632AA" w:rsidP="00A82E2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Este indicador presenta un avance del 0% lo cual no debe inquietar a la entidad territorial en el momento actual, puesto que según directrices de la Procuraduría General de la Nación la Rendición Pública de Cuentas se realizará ANUAL y la fecha será programada a criterio del Gobernador, para nuestro caso se realizará en el último trimestre y aún falta por definir la fecha la cual la establecerá el señor Gobernador. </w:t>
      </w:r>
    </w:p>
    <w:p w14:paraId="11A459A8" w14:textId="77777777" w:rsidR="00C632AA" w:rsidRDefault="00C632AA" w:rsidP="00A82E29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69104637" w14:textId="77777777" w:rsidR="00A82E29" w:rsidRPr="00007E2A" w:rsidRDefault="00A82E29" w:rsidP="00A82E29">
      <w:pPr>
        <w:jc w:val="both"/>
        <w:rPr>
          <w:rFonts w:ascii="Tahoma" w:hAnsi="Tahoma" w:cs="Tahoma"/>
          <w:sz w:val="22"/>
          <w:szCs w:val="22"/>
        </w:rPr>
      </w:pPr>
      <w:r w:rsidRPr="00007E2A">
        <w:rPr>
          <w:rFonts w:ascii="Tahoma" w:hAnsi="Tahoma" w:cs="Tahoma"/>
          <w:sz w:val="22"/>
          <w:szCs w:val="22"/>
        </w:rPr>
        <w:t>INDICADOR: CUMPLIMIENTO A LA REALIZACION DE LOS CONSEJOS DE POLITICA SOCIAL ASISTIDA</w:t>
      </w:r>
    </w:p>
    <w:p w14:paraId="3062910F" w14:textId="77777777" w:rsidR="00A82E29" w:rsidRPr="00007E2A" w:rsidRDefault="00A82E29" w:rsidP="00A82E29">
      <w:pPr>
        <w:jc w:val="both"/>
        <w:rPr>
          <w:rFonts w:ascii="Tahoma" w:hAnsi="Tahoma" w:cs="Tahoma"/>
          <w:sz w:val="22"/>
          <w:szCs w:val="22"/>
        </w:rPr>
      </w:pPr>
    </w:p>
    <w:p w14:paraId="5063C790" w14:textId="77777777" w:rsidR="00C632AA" w:rsidRDefault="00C632AA" w:rsidP="00A82E29">
      <w:pPr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LOGRO: 75%</w:t>
      </w:r>
    </w:p>
    <w:p w14:paraId="1EEBB45C" w14:textId="77777777" w:rsidR="00C632AA" w:rsidRDefault="00C632AA" w:rsidP="00A82E29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5372E71E" w14:textId="77777777" w:rsidR="00C632AA" w:rsidRDefault="00C632AA" w:rsidP="00A82E29">
      <w:pPr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PERIODICIDAD: TRIMESTRAL</w:t>
      </w:r>
    </w:p>
    <w:p w14:paraId="7A193E7D" w14:textId="77777777" w:rsidR="00C632AA" w:rsidRDefault="00C632AA" w:rsidP="00A82E29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357F4463" w14:textId="77777777" w:rsidR="00A82E29" w:rsidRPr="00007E2A" w:rsidRDefault="00C632AA" w:rsidP="00062E26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La ley 1098 de 2006 establece que se deben realizar mínimo 4 consejos de Política Social, en el momento se han</w:t>
      </w:r>
      <w:r w:rsidR="00785F5C">
        <w:rPr>
          <w:rFonts w:ascii="Tahoma" w:hAnsi="Tahoma" w:cs="Tahoma"/>
          <w:color w:val="000000"/>
          <w:sz w:val="22"/>
          <w:szCs w:val="22"/>
        </w:rPr>
        <w:t xml:space="preserve"> realizado 3 consejos, el último consejo esta programado para el 17 de noviembre, </w:t>
      </w:r>
      <w:r w:rsidR="00062E26">
        <w:rPr>
          <w:rFonts w:ascii="Tahoma" w:hAnsi="Tahoma" w:cs="Tahoma"/>
          <w:color w:val="000000"/>
          <w:sz w:val="22"/>
          <w:szCs w:val="22"/>
        </w:rPr>
        <w:t xml:space="preserve"> para así dar cumplimiento al indicador y a la Ley. Es necesario que se revise la semaforización de este indicador, pues a pesar de cumplirse en un 75% se refleja un color rojo, el cual debe modificarse a amarillo, pues sólo resta un 25%.</w:t>
      </w:r>
    </w:p>
    <w:p w14:paraId="6E6F50EB" w14:textId="77777777" w:rsidR="00A82E29" w:rsidRPr="00007E2A" w:rsidRDefault="00A82E29" w:rsidP="00A82E29">
      <w:pPr>
        <w:jc w:val="both"/>
        <w:rPr>
          <w:rFonts w:ascii="Tahoma" w:hAnsi="Tahoma" w:cs="Tahoma"/>
          <w:sz w:val="22"/>
          <w:szCs w:val="22"/>
        </w:rPr>
      </w:pPr>
    </w:p>
    <w:p w14:paraId="3F804819" w14:textId="77777777" w:rsidR="00062E26" w:rsidRDefault="00062E26" w:rsidP="00A82E29">
      <w:pPr>
        <w:jc w:val="both"/>
        <w:rPr>
          <w:rFonts w:ascii="Tahoma" w:hAnsi="Tahoma" w:cs="Tahoma"/>
          <w:sz w:val="22"/>
          <w:szCs w:val="22"/>
        </w:rPr>
      </w:pPr>
    </w:p>
    <w:p w14:paraId="375AC352" w14:textId="77777777" w:rsidR="00062E26" w:rsidRDefault="00062E26" w:rsidP="00A82E29">
      <w:pPr>
        <w:jc w:val="both"/>
        <w:rPr>
          <w:rFonts w:ascii="Tahoma" w:hAnsi="Tahoma" w:cs="Tahoma"/>
          <w:sz w:val="22"/>
          <w:szCs w:val="22"/>
        </w:rPr>
      </w:pPr>
    </w:p>
    <w:p w14:paraId="3003EB45" w14:textId="77777777" w:rsidR="00A82E29" w:rsidRPr="00007E2A" w:rsidRDefault="00A82E29" w:rsidP="00A82E29">
      <w:pPr>
        <w:jc w:val="both"/>
        <w:rPr>
          <w:rFonts w:ascii="Tahoma" w:hAnsi="Tahoma" w:cs="Tahoma"/>
          <w:sz w:val="22"/>
          <w:szCs w:val="22"/>
        </w:rPr>
      </w:pPr>
      <w:r w:rsidRPr="00007E2A">
        <w:rPr>
          <w:rFonts w:ascii="Tahoma" w:hAnsi="Tahoma" w:cs="Tahoma"/>
          <w:sz w:val="22"/>
          <w:szCs w:val="22"/>
        </w:rPr>
        <w:t>Cordialmente,</w:t>
      </w:r>
    </w:p>
    <w:p w14:paraId="21657EAD" w14:textId="77777777" w:rsidR="00A82E29" w:rsidRPr="00007E2A" w:rsidRDefault="00A82E29" w:rsidP="00A82E29">
      <w:pPr>
        <w:rPr>
          <w:rFonts w:ascii="Tahoma" w:hAnsi="Tahoma" w:cs="Tahoma"/>
          <w:b/>
          <w:sz w:val="22"/>
          <w:szCs w:val="22"/>
        </w:rPr>
      </w:pPr>
    </w:p>
    <w:p w14:paraId="4DB966B3" w14:textId="77777777" w:rsidR="00A82E29" w:rsidRDefault="00A82E29" w:rsidP="00A82E29">
      <w:pPr>
        <w:jc w:val="center"/>
        <w:rPr>
          <w:rFonts w:ascii="Tahoma" w:hAnsi="Tahoma" w:cs="Tahoma"/>
          <w:b/>
          <w:sz w:val="22"/>
          <w:szCs w:val="22"/>
        </w:rPr>
      </w:pPr>
    </w:p>
    <w:p w14:paraId="5CA5AF2D" w14:textId="77777777" w:rsidR="00C632AA" w:rsidRPr="00007E2A" w:rsidRDefault="00C632AA" w:rsidP="00A82E29">
      <w:pPr>
        <w:jc w:val="center"/>
        <w:rPr>
          <w:rFonts w:ascii="Tahoma" w:hAnsi="Tahoma" w:cs="Tahoma"/>
          <w:b/>
          <w:sz w:val="22"/>
          <w:szCs w:val="22"/>
        </w:rPr>
      </w:pPr>
    </w:p>
    <w:p w14:paraId="5B3E3C7E" w14:textId="77777777" w:rsidR="00A82E29" w:rsidRPr="00007E2A" w:rsidRDefault="00A82E29" w:rsidP="00A82E29">
      <w:pPr>
        <w:jc w:val="center"/>
        <w:rPr>
          <w:rFonts w:ascii="Tahoma" w:hAnsi="Tahoma" w:cs="Tahoma"/>
          <w:b/>
          <w:sz w:val="22"/>
          <w:szCs w:val="22"/>
        </w:rPr>
      </w:pPr>
    </w:p>
    <w:p w14:paraId="7DA3A43B" w14:textId="77777777" w:rsidR="00A82E29" w:rsidRPr="00007E2A" w:rsidRDefault="00785F5C" w:rsidP="00A82E29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EYEGMA YOVELIS CHAVEZ TRASLAVIÑA</w:t>
      </w:r>
    </w:p>
    <w:p w14:paraId="09E0724F" w14:textId="77777777" w:rsidR="00A82E29" w:rsidRPr="00007E2A" w:rsidRDefault="00A82E29" w:rsidP="00A82E29">
      <w:pPr>
        <w:jc w:val="center"/>
        <w:rPr>
          <w:rFonts w:ascii="Tahoma" w:hAnsi="Tahoma" w:cs="Tahoma"/>
          <w:sz w:val="22"/>
          <w:szCs w:val="22"/>
        </w:rPr>
      </w:pPr>
      <w:r w:rsidRPr="00007E2A">
        <w:rPr>
          <w:rFonts w:ascii="Tahoma" w:hAnsi="Tahoma" w:cs="Tahoma"/>
          <w:sz w:val="22"/>
          <w:szCs w:val="22"/>
        </w:rPr>
        <w:t xml:space="preserve">Secretaria de </w:t>
      </w:r>
      <w:r w:rsidR="00785F5C">
        <w:rPr>
          <w:rFonts w:ascii="Tahoma" w:hAnsi="Tahoma" w:cs="Tahoma"/>
          <w:sz w:val="22"/>
          <w:szCs w:val="22"/>
        </w:rPr>
        <w:t>Desarrollo Social</w:t>
      </w:r>
    </w:p>
    <w:p w14:paraId="028DF261" w14:textId="77777777" w:rsidR="00A82E29" w:rsidRPr="00007E2A" w:rsidRDefault="00A82E29" w:rsidP="00A82E29">
      <w:pPr>
        <w:jc w:val="center"/>
        <w:rPr>
          <w:rFonts w:ascii="Tahoma" w:hAnsi="Tahoma" w:cs="Tahoma"/>
          <w:sz w:val="22"/>
          <w:szCs w:val="22"/>
        </w:rPr>
      </w:pPr>
    </w:p>
    <w:p w14:paraId="1A983720" w14:textId="77777777" w:rsidR="00A82E29" w:rsidRDefault="00A82E29" w:rsidP="00A82E29">
      <w:pPr>
        <w:jc w:val="center"/>
        <w:rPr>
          <w:rFonts w:ascii="Tahoma" w:hAnsi="Tahoma" w:cs="Tahoma"/>
          <w:sz w:val="22"/>
          <w:szCs w:val="22"/>
        </w:rPr>
      </w:pPr>
    </w:p>
    <w:p w14:paraId="5C878FD5" w14:textId="77777777" w:rsidR="00C632AA" w:rsidRPr="00007E2A" w:rsidRDefault="00C632AA" w:rsidP="00A82E29">
      <w:pPr>
        <w:jc w:val="center"/>
        <w:rPr>
          <w:rFonts w:ascii="Tahoma" w:hAnsi="Tahoma" w:cs="Tahoma"/>
          <w:sz w:val="22"/>
          <w:szCs w:val="22"/>
        </w:rPr>
      </w:pPr>
    </w:p>
    <w:p w14:paraId="57A5BA9D" w14:textId="77777777" w:rsidR="00A82E29" w:rsidRPr="00007E2A" w:rsidRDefault="00A82E29" w:rsidP="00A82E29">
      <w:pPr>
        <w:jc w:val="center"/>
        <w:rPr>
          <w:rFonts w:ascii="Tahoma" w:hAnsi="Tahoma" w:cs="Tahoma"/>
          <w:sz w:val="22"/>
          <w:szCs w:val="22"/>
        </w:rPr>
      </w:pPr>
    </w:p>
    <w:p w14:paraId="0BF509E1" w14:textId="77777777" w:rsidR="00A82E29" w:rsidRDefault="00A82E29" w:rsidP="00A82E29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Proyectó y digitó: Ángel </w:t>
      </w:r>
      <w:proofErr w:type="spellStart"/>
      <w:r>
        <w:rPr>
          <w:rFonts w:ascii="Tahoma" w:hAnsi="Tahoma" w:cs="Tahoma"/>
          <w:sz w:val="16"/>
          <w:szCs w:val="16"/>
        </w:rPr>
        <w:t>Arnoby</w:t>
      </w:r>
      <w:proofErr w:type="spellEnd"/>
      <w:r>
        <w:rPr>
          <w:rFonts w:ascii="Tahoma" w:hAnsi="Tahoma" w:cs="Tahoma"/>
          <w:sz w:val="16"/>
          <w:szCs w:val="16"/>
        </w:rPr>
        <w:t xml:space="preserve"> Arenas</w:t>
      </w:r>
    </w:p>
    <w:p w14:paraId="5288C558" w14:textId="77777777" w:rsidR="00A82E29" w:rsidRDefault="00A82E29" w:rsidP="00A82E29">
      <w:pPr>
        <w:tabs>
          <w:tab w:val="left" w:pos="-720"/>
          <w:tab w:val="left" w:pos="0"/>
          <w:tab w:val="left" w:pos="566"/>
          <w:tab w:val="left" w:pos="720"/>
          <w:tab w:val="left" w:pos="1440"/>
          <w:tab w:val="left" w:pos="1700"/>
          <w:tab w:val="left" w:pos="2880"/>
        </w:tabs>
        <w:suppressAutoHyphens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16"/>
          <w:szCs w:val="16"/>
        </w:rPr>
        <w:t xml:space="preserve">Revisó: </w:t>
      </w:r>
      <w:proofErr w:type="spellStart"/>
      <w:r>
        <w:rPr>
          <w:rFonts w:ascii="Tahoma" w:hAnsi="Tahoma" w:cs="Tahoma"/>
          <w:sz w:val="16"/>
          <w:szCs w:val="16"/>
        </w:rPr>
        <w:t>Dolka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LuzDary</w:t>
      </w:r>
      <w:proofErr w:type="spellEnd"/>
      <w:r>
        <w:rPr>
          <w:rFonts w:ascii="Tahoma" w:hAnsi="Tahoma" w:cs="Tahoma"/>
          <w:sz w:val="16"/>
          <w:szCs w:val="16"/>
        </w:rPr>
        <w:t xml:space="preserve"> Arias B.</w:t>
      </w:r>
    </w:p>
    <w:p w14:paraId="64079B2E" w14:textId="77777777" w:rsidR="00A82E29" w:rsidRDefault="00A82E29" w:rsidP="004E3B34"/>
    <w:p w14:paraId="12D9283A" w14:textId="77777777" w:rsidR="00A82E29" w:rsidRPr="00F74944" w:rsidRDefault="00A82E29" w:rsidP="004E3B34"/>
    <w:sectPr w:rsidR="00A82E29" w:rsidRPr="00F74944" w:rsidSect="002777D8">
      <w:headerReference w:type="default" r:id="rId9"/>
      <w:footerReference w:type="default" r:id="rId10"/>
      <w:pgSz w:w="12242" w:h="15842" w:code="1"/>
      <w:pgMar w:top="2238" w:right="1752" w:bottom="1985" w:left="1701" w:header="720" w:footer="10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C173B" w14:textId="77777777" w:rsidR="00C632AA" w:rsidRDefault="00C632AA">
      <w:r>
        <w:separator/>
      </w:r>
    </w:p>
  </w:endnote>
  <w:endnote w:type="continuationSeparator" w:id="0">
    <w:p w14:paraId="1E394599" w14:textId="77777777" w:rsidR="00C632AA" w:rsidRDefault="00C6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mercialScript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ransit511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3FD05" w14:textId="77777777" w:rsidR="00C632AA" w:rsidRDefault="00C632AA" w:rsidP="00C727DC">
    <w:pPr>
      <w:pStyle w:val="Encabezado"/>
      <w:jc w:val="right"/>
      <w:rPr>
        <w:b/>
      </w:rPr>
    </w:pPr>
    <w:r>
      <w:rPr>
        <w:rFonts w:ascii="Arial" w:hAnsi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7E4FFB1" wp14:editId="37320DEE">
              <wp:simplePos x="0" y="0"/>
              <wp:positionH relativeFrom="column">
                <wp:posOffset>1854200</wp:posOffset>
              </wp:positionH>
              <wp:positionV relativeFrom="paragraph">
                <wp:posOffset>0</wp:posOffset>
              </wp:positionV>
              <wp:extent cx="2718435" cy="2813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8435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348881" w14:textId="77777777" w:rsidR="00C632AA" w:rsidRPr="00794D87" w:rsidRDefault="00C632AA" w:rsidP="00E0111C">
                          <w:pPr>
                            <w:pStyle w:val="Ttulo1"/>
                            <w:spacing w:line="480" w:lineRule="auto"/>
                            <w:rPr>
                              <w:rFonts w:ascii="Tahoma" w:hAnsi="Tahoma" w:cs="Tahoma"/>
                              <w:sz w:val="18"/>
                              <w:szCs w:val="18"/>
                              <w:lang w:val="es-MX"/>
                            </w:rPr>
                          </w:pPr>
                          <w:r w:rsidRPr="00794D87">
                            <w:rPr>
                              <w:rFonts w:ascii="Tahoma" w:hAnsi="Tahoma" w:cs="Tahoma"/>
                              <w:sz w:val="18"/>
                              <w:szCs w:val="18"/>
                              <w:lang w:val="es-MX"/>
                            </w:rPr>
                            <w:t>“</w:t>
                          </w:r>
                          <w:r>
                            <w:rPr>
                              <w:rFonts w:ascii="Tahoma" w:hAnsi="Tahoma" w:cs="Tahoma"/>
                              <w:sz w:val="22"/>
                              <w:szCs w:val="22"/>
                              <w:lang w:val="es-MX"/>
                            </w:rPr>
                            <w:t>ES HORA DE RESULTADOS</w:t>
                          </w:r>
                          <w:r w:rsidRPr="00794D87">
                            <w:rPr>
                              <w:rFonts w:ascii="Tahoma" w:hAnsi="Tahoma" w:cs="Tahoma"/>
                              <w:sz w:val="18"/>
                              <w:szCs w:val="18"/>
                              <w:lang w:val="es-MX"/>
                            </w:rPr>
                            <w:t>”</w:t>
                          </w:r>
                        </w:p>
                        <w:p w14:paraId="60658039" w14:textId="77777777" w:rsidR="00C632AA" w:rsidRDefault="00C632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46pt;margin-top:0;width:214.05pt;height:22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" filled="f" stroked="f" strokecolor="green" strokeweight="6pt">
              <v:textbox>
                <w:txbxContent>
                  <w:p w14:paraId="71DE8524" w14:textId="77777777" w:rsidR="00C632AA" w:rsidRPr="00794D87" w:rsidRDefault="00C632AA" w:rsidP="00E0111C">
                    <w:pPr>
                      <w:pStyle w:val="Ttulo1"/>
                      <w:spacing w:line="480" w:lineRule="auto"/>
                      <w:rPr>
                        <w:rFonts w:ascii="Tahoma" w:hAnsi="Tahoma" w:cs="Tahoma"/>
                        <w:sz w:val="18"/>
                        <w:szCs w:val="18"/>
                        <w:lang w:val="es-MX"/>
                      </w:rPr>
                    </w:pPr>
                    <w:r w:rsidRPr="00794D87">
                      <w:rPr>
                        <w:rFonts w:ascii="Tahoma" w:hAnsi="Tahoma" w:cs="Tahoma"/>
                        <w:sz w:val="18"/>
                        <w:szCs w:val="18"/>
                        <w:lang w:val="es-MX"/>
                      </w:rPr>
                      <w:t>“</w:t>
                    </w:r>
                    <w:r>
                      <w:rPr>
                        <w:rFonts w:ascii="Tahoma" w:hAnsi="Tahoma" w:cs="Tahoma"/>
                        <w:sz w:val="22"/>
                        <w:szCs w:val="22"/>
                        <w:lang w:val="es-MX"/>
                      </w:rPr>
                      <w:t>ES HORA DE RESULTADOS</w:t>
                    </w:r>
                    <w:r w:rsidRPr="00794D87">
                      <w:rPr>
                        <w:rFonts w:ascii="Tahoma" w:hAnsi="Tahoma" w:cs="Tahoma"/>
                        <w:sz w:val="18"/>
                        <w:szCs w:val="18"/>
                        <w:lang w:val="es-MX"/>
                      </w:rPr>
                      <w:t>”</w:t>
                    </w:r>
                  </w:p>
                  <w:p w14:paraId="00A6B5E9" w14:textId="77777777" w:rsidR="00C632AA" w:rsidRDefault="00C632AA"/>
                </w:txbxContent>
              </v:textbox>
            </v:shape>
          </w:pict>
        </mc:Fallback>
      </mc:AlternateContent>
    </w:r>
    <w:r w:rsidRPr="00794D87">
      <w:rPr>
        <w:rFonts w:ascii="Arial" w:hAnsi="Arial"/>
        <w:sz w:val="16"/>
        <w:szCs w:val="16"/>
        <w:lang w:val="es-MX"/>
      </w:rPr>
      <w:tab/>
    </w:r>
  </w:p>
  <w:p w14:paraId="523E95C3" w14:textId="77777777" w:rsidR="00C632AA" w:rsidRDefault="00C632AA" w:rsidP="00C727DC">
    <w:pPr>
      <w:pStyle w:val="Encabezado"/>
      <w:jc w:val="right"/>
    </w:pPr>
  </w:p>
  <w:p w14:paraId="460437BA" w14:textId="77777777" w:rsidR="00C632AA" w:rsidRPr="00794D87" w:rsidRDefault="00C632AA" w:rsidP="00C727DC">
    <w:pPr>
      <w:pStyle w:val="Piedepgina"/>
      <w:tabs>
        <w:tab w:val="center" w:pos="4678"/>
        <w:tab w:val="left" w:pos="7076"/>
      </w:tabs>
      <w:jc w:val="center"/>
      <w:rPr>
        <w:rFonts w:ascii="Arial" w:hAnsi="Arial"/>
        <w:sz w:val="16"/>
        <w:szCs w:val="16"/>
        <w:lang w:val="es-MX"/>
      </w:rPr>
    </w:pPr>
    <w:r>
      <w:rPr>
        <w:rFonts w:ascii="CommercialScript BT" w:hAnsi="CommercialScript BT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164D3B21" wp14:editId="2BE22866">
              <wp:simplePos x="0" y="0"/>
              <wp:positionH relativeFrom="column">
                <wp:posOffset>-106045</wp:posOffset>
              </wp:positionH>
              <wp:positionV relativeFrom="paragraph">
                <wp:posOffset>-106681</wp:posOffset>
              </wp:positionV>
              <wp:extent cx="5760720" cy="0"/>
              <wp:effectExtent l="76200" t="25400" r="81280" b="152400"/>
              <wp:wrapNone/>
              <wp:docPr id="1" name="Line 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6600"/>
                        </a:solidFill>
                        <a:round/>
                        <a:headEnd/>
                        <a:tailEnd/>
                      </a:ln>
                      <a:effectLst>
                        <a:outerShdw blurRad="63500" dist="52363" dir="6242175" algn="ctr" rotWithShape="0">
                          <a:srgbClr val="FF0000">
                            <a:alpha val="74998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0" o:spid="_x0000_s1026" style="position:absolute;z-index:251655680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8.3pt,-8.35pt" to="445.3pt,-8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" o:allowincell="f" strokecolor="#060" strokeweight="1pt">
              <v:shadow on="t" color="red" opacity="49150f" offset="-1pt,4pt"/>
            </v:line>
          </w:pict>
        </mc:Fallback>
      </mc:AlternateContent>
    </w:r>
    <w:r w:rsidRPr="00794D87">
      <w:rPr>
        <w:rFonts w:ascii="Arial" w:hAnsi="Arial"/>
        <w:sz w:val="16"/>
        <w:szCs w:val="16"/>
        <w:lang w:val="es-MX"/>
      </w:rPr>
      <w:t>Calle 20 Carrera 21 Esquina, 2º Piso  Tel: 8852476</w:t>
    </w:r>
  </w:p>
  <w:p w14:paraId="2ADAA4E7" w14:textId="77777777" w:rsidR="00C632AA" w:rsidRPr="00794D87" w:rsidRDefault="00C632AA">
    <w:pPr>
      <w:pStyle w:val="Piedepgina"/>
      <w:jc w:val="center"/>
      <w:rPr>
        <w:rFonts w:ascii="Arial" w:hAnsi="Arial"/>
        <w:sz w:val="16"/>
        <w:szCs w:val="16"/>
        <w:lang w:val="es-MX"/>
      </w:rPr>
    </w:pPr>
    <w:r w:rsidRPr="00794D87">
      <w:rPr>
        <w:rFonts w:ascii="Arial" w:hAnsi="Arial"/>
        <w:sz w:val="16"/>
        <w:szCs w:val="16"/>
        <w:lang w:val="es-MX"/>
      </w:rPr>
      <w:t>Arauca – Arauca (Colombia). Email: archivogeneral@arauca.gov.co</w:t>
    </w:r>
  </w:p>
  <w:p w14:paraId="20F4EC97" w14:textId="77777777" w:rsidR="00C632AA" w:rsidRPr="00E02B9B" w:rsidRDefault="00C632AA">
    <w:pPr>
      <w:pStyle w:val="Piedepgina"/>
      <w:jc w:val="center"/>
      <w:rPr>
        <w:rFonts w:ascii="Arial" w:hAnsi="Arial"/>
        <w:b/>
        <w:color w:val="FFFFFF" w:themeColor="background1"/>
        <w:sz w:val="6"/>
        <w:lang w:val="es-MX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8FDDB" w14:textId="77777777" w:rsidR="00C632AA" w:rsidRDefault="00C632AA">
      <w:r>
        <w:separator/>
      </w:r>
    </w:p>
  </w:footnote>
  <w:footnote w:type="continuationSeparator" w:id="0">
    <w:p w14:paraId="24572F8A" w14:textId="77777777" w:rsidR="00C632AA" w:rsidRDefault="00C632A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D03C5" w14:textId="77777777" w:rsidR="00C632AA" w:rsidRPr="00E260BA" w:rsidRDefault="00C632AA" w:rsidP="001E060A">
    <w:pPr>
      <w:pStyle w:val="Encabezado"/>
      <w:jc w:val="center"/>
      <w:rPr>
        <w:rFonts w:ascii="Lucida Calligraphy" w:hAnsi="Lucida Calligraphy"/>
        <w:b/>
      </w:rPr>
    </w:pPr>
    <w:r w:rsidRPr="00E260BA">
      <w:rPr>
        <w:rFonts w:ascii="Lucida Calligraphy" w:hAnsi="Lucida Calligraphy"/>
        <w:b/>
      </w:rPr>
      <w:t>República de Colombia</w:t>
    </w:r>
  </w:p>
  <w:p w14:paraId="79A676DA" w14:textId="77777777" w:rsidR="00C632AA" w:rsidRPr="00E260BA" w:rsidRDefault="00C632AA" w:rsidP="001E060A">
    <w:pPr>
      <w:pStyle w:val="Encabezado"/>
      <w:jc w:val="center"/>
      <w:rPr>
        <w:rFonts w:ascii="Lucida Calligraphy" w:hAnsi="Lucida Calligraphy"/>
        <w:b/>
      </w:rPr>
    </w:pPr>
    <w:r w:rsidRPr="00E260BA">
      <w:rPr>
        <w:rFonts w:ascii="Lucida Calligraphy" w:hAnsi="Lucida Calligraphy"/>
        <w:b/>
        <w:noProof/>
      </w:rPr>
      <w:drawing>
        <wp:anchor distT="0" distB="0" distL="114300" distR="114300" simplePos="0" relativeHeight="251661312" behindDoc="1" locked="0" layoutInCell="1" allowOverlap="1" wp14:anchorId="5909B21D" wp14:editId="6402DC86">
          <wp:simplePos x="0" y="0"/>
          <wp:positionH relativeFrom="column">
            <wp:posOffset>4989830</wp:posOffset>
          </wp:positionH>
          <wp:positionV relativeFrom="paragraph">
            <wp:posOffset>12700</wp:posOffset>
          </wp:positionV>
          <wp:extent cx="664210" cy="714375"/>
          <wp:effectExtent l="19050" t="0" r="2540" b="0"/>
          <wp:wrapNone/>
          <wp:docPr id="11" name="Imagen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260BA">
      <w:rPr>
        <w:rFonts w:ascii="Lucida Calligraphy" w:hAnsi="Lucida Calligraphy"/>
        <w:b/>
        <w:noProof/>
      </w:rPr>
      <w:drawing>
        <wp:anchor distT="0" distB="0" distL="114300" distR="114300" simplePos="0" relativeHeight="251659264" behindDoc="1" locked="0" layoutInCell="1" allowOverlap="1" wp14:anchorId="5CD2E049" wp14:editId="20F34808">
          <wp:simplePos x="0" y="0"/>
          <wp:positionH relativeFrom="column">
            <wp:posOffset>-28575</wp:posOffset>
          </wp:positionH>
          <wp:positionV relativeFrom="paragraph">
            <wp:posOffset>-25400</wp:posOffset>
          </wp:positionV>
          <wp:extent cx="685800" cy="685800"/>
          <wp:effectExtent l="19050" t="0" r="0" b="0"/>
          <wp:wrapNone/>
          <wp:docPr id="12" name="Imagen 66" descr="ESCUDO ARAU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ESCUDO ARAUC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260BA">
      <w:rPr>
        <w:rFonts w:ascii="Lucida Calligraphy" w:hAnsi="Lucida Calligraphy"/>
        <w:b/>
      </w:rPr>
      <w:t>Gobernación de  Arauca</w:t>
    </w:r>
  </w:p>
  <w:p w14:paraId="022A84AE" w14:textId="77777777" w:rsidR="00C632AA" w:rsidRPr="00E260BA" w:rsidRDefault="00785F5C" w:rsidP="001E060A">
    <w:pPr>
      <w:pStyle w:val="Encabezado"/>
      <w:jc w:val="center"/>
      <w:rPr>
        <w:rFonts w:ascii="Lucida Calligraphy" w:hAnsi="Lucida Calligraphy"/>
        <w:b/>
      </w:rPr>
    </w:pPr>
    <w:r>
      <w:rPr>
        <w:rFonts w:ascii="Lucida Calligraphy" w:hAnsi="Lucida Calligraphy"/>
        <w:b/>
      </w:rPr>
      <w:t>Desarrollo Social</w:t>
    </w:r>
  </w:p>
  <w:p w14:paraId="3430C7E0" w14:textId="77777777" w:rsidR="00C632AA" w:rsidRDefault="00C632AA" w:rsidP="001E060A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01F29E2" wp14:editId="369687D0">
          <wp:simplePos x="0" y="0"/>
          <wp:positionH relativeFrom="column">
            <wp:posOffset>767715</wp:posOffset>
          </wp:positionH>
          <wp:positionV relativeFrom="paragraph">
            <wp:posOffset>136525</wp:posOffset>
          </wp:positionV>
          <wp:extent cx="4121150" cy="177800"/>
          <wp:effectExtent l="19050" t="0" r="0" b="0"/>
          <wp:wrapNone/>
          <wp:docPr id="13" name="Imagen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2EC8B"/>
                      </a:clrFrom>
                      <a:clrTo>
                        <a:srgbClr val="F2EC8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150" cy="177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E70ACDA" w14:textId="77777777" w:rsidR="00C632AA" w:rsidRPr="00E02B9B" w:rsidRDefault="00C632AA">
    <w:pPr>
      <w:pStyle w:val="Encabezado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1pt;height:11.1pt" o:bullet="t">
        <v:imagedata r:id="rId1" o:title="mso4"/>
      </v:shape>
    </w:pict>
  </w:numPicBullet>
  <w:numPicBullet w:numPicBulletId="1">
    <w:pict>
      <v:shape id="_x0000_i1053" type="#_x0000_t75" style="width:11.1pt;height:11.1pt" o:bullet="t">
        <v:imagedata r:id="rId2" o:title="BD14579_"/>
      </v:shape>
    </w:pict>
  </w:numPicBullet>
  <w:abstractNum w:abstractNumId="0">
    <w:nsid w:val="00296155"/>
    <w:multiLevelType w:val="hybridMultilevel"/>
    <w:tmpl w:val="56848B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7"/>
    <w:multiLevelType w:val="hybridMultilevel"/>
    <w:tmpl w:val="F58A4450"/>
    <w:lvl w:ilvl="0" w:tplc="077687B4">
      <w:start w:val="1"/>
      <w:numFmt w:val="bullet"/>
      <w:lvlText w:val="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color w:val="auto"/>
        <w:sz w:val="22"/>
        <w:szCs w:val="22"/>
      </w:rPr>
    </w:lvl>
    <w:lvl w:ilvl="1" w:tplc="240A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>
    <w:nsid w:val="011F3A34"/>
    <w:multiLevelType w:val="hybridMultilevel"/>
    <w:tmpl w:val="D34EDBC0"/>
    <w:lvl w:ilvl="0" w:tplc="8116AF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5B72E9"/>
    <w:multiLevelType w:val="hybridMultilevel"/>
    <w:tmpl w:val="82962858"/>
    <w:lvl w:ilvl="0" w:tplc="4F3E7BB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4"/>
        <w:szCs w:val="14"/>
      </w:rPr>
    </w:lvl>
    <w:lvl w:ilvl="1" w:tplc="29480F62">
      <w:start w:val="1"/>
      <w:numFmt w:val="bullet"/>
      <w:lvlText w:val="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  <w:color w:val="auto"/>
        <w:sz w:val="24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291196"/>
    <w:multiLevelType w:val="hybridMultilevel"/>
    <w:tmpl w:val="2ED0295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303EE"/>
    <w:multiLevelType w:val="hybridMultilevel"/>
    <w:tmpl w:val="A69C391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5534E62"/>
    <w:multiLevelType w:val="hybridMultilevel"/>
    <w:tmpl w:val="8F9E2E1E"/>
    <w:lvl w:ilvl="0" w:tplc="077687B4">
      <w:start w:val="1"/>
      <w:numFmt w:val="bullet"/>
      <w:lvlText w:val="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D07DA3"/>
    <w:multiLevelType w:val="hybridMultilevel"/>
    <w:tmpl w:val="19B6AA9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9F7EDA"/>
    <w:multiLevelType w:val="hybridMultilevel"/>
    <w:tmpl w:val="7804B8DE"/>
    <w:lvl w:ilvl="0" w:tplc="AC142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EC65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FB03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0128B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CD22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AAA1D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94C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1683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AEA8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1ADD3DD9"/>
    <w:multiLevelType w:val="hybridMultilevel"/>
    <w:tmpl w:val="CE44BA3A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430A19"/>
    <w:multiLevelType w:val="hybridMultilevel"/>
    <w:tmpl w:val="0C321E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9460B"/>
    <w:multiLevelType w:val="hybridMultilevel"/>
    <w:tmpl w:val="26B0BBA8"/>
    <w:lvl w:ilvl="0" w:tplc="9A5E932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sz w:val="3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3355E33"/>
    <w:multiLevelType w:val="hybridMultilevel"/>
    <w:tmpl w:val="0FD4B82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8B7244D"/>
    <w:multiLevelType w:val="hybridMultilevel"/>
    <w:tmpl w:val="88BAE38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12C3B"/>
    <w:multiLevelType w:val="hybridMultilevel"/>
    <w:tmpl w:val="1D5246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67AAB"/>
    <w:multiLevelType w:val="hybridMultilevel"/>
    <w:tmpl w:val="9A5A0562"/>
    <w:lvl w:ilvl="0" w:tplc="C0DC336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D3228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269EA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5961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C5A52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45AF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D0C81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C300E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AC809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E919F3"/>
    <w:multiLevelType w:val="hybridMultilevel"/>
    <w:tmpl w:val="5C2C6AE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2193981"/>
    <w:multiLevelType w:val="hybridMultilevel"/>
    <w:tmpl w:val="9FD89878"/>
    <w:lvl w:ilvl="0" w:tplc="4E34A578">
      <w:start w:val="1"/>
      <w:numFmt w:val="bullet"/>
      <w:lvlText w:val=""/>
      <w:lvlJc w:val="left"/>
      <w:pPr>
        <w:ind w:left="36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002974"/>
    <w:multiLevelType w:val="hybridMultilevel"/>
    <w:tmpl w:val="062C4540"/>
    <w:lvl w:ilvl="0" w:tplc="0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7143F39"/>
    <w:multiLevelType w:val="hybridMultilevel"/>
    <w:tmpl w:val="8B7ECE18"/>
    <w:lvl w:ilvl="0" w:tplc="4E34A578">
      <w:start w:val="1"/>
      <w:numFmt w:val="bullet"/>
      <w:lvlText w:val=""/>
      <w:lvlJc w:val="left"/>
      <w:pPr>
        <w:ind w:left="360" w:hanging="360"/>
      </w:pPr>
      <w:rPr>
        <w:rFonts w:ascii="Wingdings 2" w:hAnsi="Wingdings 2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6D4D99"/>
    <w:multiLevelType w:val="hybridMultilevel"/>
    <w:tmpl w:val="E12E332E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A63BB0"/>
    <w:multiLevelType w:val="hybridMultilevel"/>
    <w:tmpl w:val="2224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6B5783"/>
    <w:multiLevelType w:val="hybridMultilevel"/>
    <w:tmpl w:val="85545C8A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EB05CF"/>
    <w:multiLevelType w:val="hybridMultilevel"/>
    <w:tmpl w:val="303A6C40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B0C29"/>
    <w:multiLevelType w:val="hybridMultilevel"/>
    <w:tmpl w:val="49C2FA7A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D16265"/>
    <w:multiLevelType w:val="hybridMultilevel"/>
    <w:tmpl w:val="26A26656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D87954"/>
    <w:multiLevelType w:val="hybridMultilevel"/>
    <w:tmpl w:val="DD128068"/>
    <w:lvl w:ilvl="0" w:tplc="DA8CBE58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4"/>
        <w:szCs w:val="14"/>
      </w:rPr>
    </w:lvl>
    <w:lvl w:ilvl="1" w:tplc="240A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7">
    <w:nsid w:val="45A16CAB"/>
    <w:multiLevelType w:val="hybridMultilevel"/>
    <w:tmpl w:val="486E1F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660004"/>
    <w:multiLevelType w:val="hybridMultilevel"/>
    <w:tmpl w:val="096CB428"/>
    <w:lvl w:ilvl="0" w:tplc="4E34A578">
      <w:start w:val="1"/>
      <w:numFmt w:val="bullet"/>
      <w:lvlText w:val=""/>
      <w:lvlJc w:val="left"/>
      <w:pPr>
        <w:ind w:left="36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9A4B30"/>
    <w:multiLevelType w:val="hybridMultilevel"/>
    <w:tmpl w:val="7938B7FA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2D4C5E"/>
    <w:multiLevelType w:val="hybridMultilevel"/>
    <w:tmpl w:val="E43C51C6"/>
    <w:lvl w:ilvl="0" w:tplc="4E34A578">
      <w:start w:val="1"/>
      <w:numFmt w:val="bullet"/>
      <w:lvlText w:val=""/>
      <w:lvlJc w:val="left"/>
      <w:pPr>
        <w:ind w:left="36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3D131A3"/>
    <w:multiLevelType w:val="hybridMultilevel"/>
    <w:tmpl w:val="2F3EC094"/>
    <w:lvl w:ilvl="0" w:tplc="4E34A578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47137D9"/>
    <w:multiLevelType w:val="hybridMultilevel"/>
    <w:tmpl w:val="77AA3152"/>
    <w:lvl w:ilvl="0" w:tplc="6A383F1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460D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301FF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A58927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3DE34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62490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CB229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088D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CC2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E57C3A"/>
    <w:multiLevelType w:val="hybridMultilevel"/>
    <w:tmpl w:val="41A85900"/>
    <w:lvl w:ilvl="0" w:tplc="171AB6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E10615"/>
    <w:multiLevelType w:val="hybridMultilevel"/>
    <w:tmpl w:val="0406D2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897C79"/>
    <w:multiLevelType w:val="hybridMultilevel"/>
    <w:tmpl w:val="28080F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462A2A"/>
    <w:multiLevelType w:val="hybridMultilevel"/>
    <w:tmpl w:val="B52AB89C"/>
    <w:lvl w:ilvl="0" w:tplc="0C0A000F">
      <w:start w:val="1"/>
      <w:numFmt w:val="decimal"/>
      <w:lvlText w:val="%1."/>
      <w:lvlJc w:val="left"/>
      <w:pPr>
        <w:ind w:left="1405" w:hanging="360"/>
      </w:pPr>
    </w:lvl>
    <w:lvl w:ilvl="1" w:tplc="0C0A0019" w:tentative="1">
      <w:start w:val="1"/>
      <w:numFmt w:val="lowerLetter"/>
      <w:lvlText w:val="%2."/>
      <w:lvlJc w:val="left"/>
      <w:pPr>
        <w:ind w:left="2125" w:hanging="360"/>
      </w:pPr>
    </w:lvl>
    <w:lvl w:ilvl="2" w:tplc="0C0A001B" w:tentative="1">
      <w:start w:val="1"/>
      <w:numFmt w:val="lowerRoman"/>
      <w:lvlText w:val="%3."/>
      <w:lvlJc w:val="right"/>
      <w:pPr>
        <w:ind w:left="2845" w:hanging="180"/>
      </w:pPr>
    </w:lvl>
    <w:lvl w:ilvl="3" w:tplc="0C0A000F" w:tentative="1">
      <w:start w:val="1"/>
      <w:numFmt w:val="decimal"/>
      <w:lvlText w:val="%4."/>
      <w:lvlJc w:val="left"/>
      <w:pPr>
        <w:ind w:left="3565" w:hanging="360"/>
      </w:pPr>
    </w:lvl>
    <w:lvl w:ilvl="4" w:tplc="0C0A0019" w:tentative="1">
      <w:start w:val="1"/>
      <w:numFmt w:val="lowerLetter"/>
      <w:lvlText w:val="%5."/>
      <w:lvlJc w:val="left"/>
      <w:pPr>
        <w:ind w:left="4285" w:hanging="360"/>
      </w:pPr>
    </w:lvl>
    <w:lvl w:ilvl="5" w:tplc="0C0A001B" w:tentative="1">
      <w:start w:val="1"/>
      <w:numFmt w:val="lowerRoman"/>
      <w:lvlText w:val="%6."/>
      <w:lvlJc w:val="right"/>
      <w:pPr>
        <w:ind w:left="5005" w:hanging="180"/>
      </w:pPr>
    </w:lvl>
    <w:lvl w:ilvl="6" w:tplc="0C0A000F" w:tentative="1">
      <w:start w:val="1"/>
      <w:numFmt w:val="decimal"/>
      <w:lvlText w:val="%7."/>
      <w:lvlJc w:val="left"/>
      <w:pPr>
        <w:ind w:left="5725" w:hanging="360"/>
      </w:pPr>
    </w:lvl>
    <w:lvl w:ilvl="7" w:tplc="0C0A0019" w:tentative="1">
      <w:start w:val="1"/>
      <w:numFmt w:val="lowerLetter"/>
      <w:lvlText w:val="%8."/>
      <w:lvlJc w:val="left"/>
      <w:pPr>
        <w:ind w:left="6445" w:hanging="360"/>
      </w:pPr>
    </w:lvl>
    <w:lvl w:ilvl="8" w:tplc="0C0A001B" w:tentative="1">
      <w:start w:val="1"/>
      <w:numFmt w:val="lowerRoman"/>
      <w:lvlText w:val="%9."/>
      <w:lvlJc w:val="right"/>
      <w:pPr>
        <w:ind w:left="7165" w:hanging="180"/>
      </w:pPr>
    </w:lvl>
  </w:abstractNum>
  <w:abstractNum w:abstractNumId="37">
    <w:nsid w:val="624363DC"/>
    <w:multiLevelType w:val="hybridMultilevel"/>
    <w:tmpl w:val="9C12C724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B4A1C"/>
    <w:multiLevelType w:val="hybridMultilevel"/>
    <w:tmpl w:val="D20CD0D2"/>
    <w:lvl w:ilvl="0" w:tplc="A9E656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8664C0E"/>
    <w:multiLevelType w:val="hybridMultilevel"/>
    <w:tmpl w:val="CF6E6296"/>
    <w:lvl w:ilvl="0" w:tplc="8116AF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40">
    <w:nsid w:val="6B72424E"/>
    <w:multiLevelType w:val="hybridMultilevel"/>
    <w:tmpl w:val="439AB606"/>
    <w:lvl w:ilvl="0" w:tplc="DA6054F6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51DC1"/>
    <w:multiLevelType w:val="hybridMultilevel"/>
    <w:tmpl w:val="37D2F7E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03335"/>
    <w:multiLevelType w:val="hybridMultilevel"/>
    <w:tmpl w:val="757C9842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252F12"/>
    <w:multiLevelType w:val="hybridMultilevel"/>
    <w:tmpl w:val="FC82CF48"/>
    <w:lvl w:ilvl="0" w:tplc="788869D4">
      <w:start w:val="1"/>
      <w:numFmt w:val="bullet"/>
      <w:lvlText w:val="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color w:val="auto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4">
    <w:nsid w:val="7D560E6B"/>
    <w:multiLevelType w:val="hybridMultilevel"/>
    <w:tmpl w:val="9AA89236"/>
    <w:lvl w:ilvl="0" w:tplc="4E34A578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E0E23B4"/>
    <w:multiLevelType w:val="hybridMultilevel"/>
    <w:tmpl w:val="E2E04814"/>
    <w:lvl w:ilvl="0" w:tplc="4E34A578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816A7C"/>
    <w:multiLevelType w:val="hybridMultilevel"/>
    <w:tmpl w:val="28743F8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3"/>
  </w:num>
  <w:num w:numId="3">
    <w:abstractNumId w:val="11"/>
  </w:num>
  <w:num w:numId="4">
    <w:abstractNumId w:val="32"/>
  </w:num>
  <w:num w:numId="5">
    <w:abstractNumId w:val="15"/>
  </w:num>
  <w:num w:numId="6">
    <w:abstractNumId w:val="13"/>
  </w:num>
  <w:num w:numId="7">
    <w:abstractNumId w:val="8"/>
  </w:num>
  <w:num w:numId="8">
    <w:abstractNumId w:val="21"/>
  </w:num>
  <w:num w:numId="9">
    <w:abstractNumId w:val="35"/>
  </w:num>
  <w:num w:numId="10">
    <w:abstractNumId w:val="10"/>
  </w:num>
  <w:num w:numId="11">
    <w:abstractNumId w:val="17"/>
  </w:num>
  <w:num w:numId="12">
    <w:abstractNumId w:val="4"/>
  </w:num>
  <w:num w:numId="13">
    <w:abstractNumId w:val="7"/>
  </w:num>
  <w:num w:numId="14">
    <w:abstractNumId w:val="2"/>
  </w:num>
  <w:num w:numId="15">
    <w:abstractNumId w:val="39"/>
  </w:num>
  <w:num w:numId="16">
    <w:abstractNumId w:val="5"/>
  </w:num>
  <w:num w:numId="17">
    <w:abstractNumId w:val="38"/>
  </w:num>
  <w:num w:numId="18">
    <w:abstractNumId w:val="3"/>
  </w:num>
  <w:num w:numId="19">
    <w:abstractNumId w:val="1"/>
  </w:num>
  <w:num w:numId="20">
    <w:abstractNumId w:val="26"/>
  </w:num>
  <w:num w:numId="21">
    <w:abstractNumId w:val="43"/>
  </w:num>
  <w:num w:numId="22">
    <w:abstractNumId w:val="19"/>
  </w:num>
  <w:num w:numId="23">
    <w:abstractNumId w:val="30"/>
  </w:num>
  <w:num w:numId="24">
    <w:abstractNumId w:val="6"/>
  </w:num>
  <w:num w:numId="25">
    <w:abstractNumId w:val="40"/>
  </w:num>
  <w:num w:numId="26">
    <w:abstractNumId w:val="41"/>
  </w:num>
  <w:num w:numId="27">
    <w:abstractNumId w:val="24"/>
  </w:num>
  <w:num w:numId="28">
    <w:abstractNumId w:val="37"/>
  </w:num>
  <w:num w:numId="29">
    <w:abstractNumId w:val="25"/>
  </w:num>
  <w:num w:numId="30">
    <w:abstractNumId w:val="23"/>
  </w:num>
  <w:num w:numId="31">
    <w:abstractNumId w:val="22"/>
  </w:num>
  <w:num w:numId="32">
    <w:abstractNumId w:val="20"/>
  </w:num>
  <w:num w:numId="33">
    <w:abstractNumId w:val="42"/>
  </w:num>
  <w:num w:numId="34">
    <w:abstractNumId w:val="29"/>
  </w:num>
  <w:num w:numId="35">
    <w:abstractNumId w:val="9"/>
  </w:num>
  <w:num w:numId="36">
    <w:abstractNumId w:val="28"/>
  </w:num>
  <w:num w:numId="37">
    <w:abstractNumId w:val="45"/>
  </w:num>
  <w:num w:numId="38">
    <w:abstractNumId w:val="31"/>
  </w:num>
  <w:num w:numId="39">
    <w:abstractNumId w:val="0"/>
  </w:num>
  <w:num w:numId="40">
    <w:abstractNumId w:val="14"/>
  </w:num>
  <w:num w:numId="41">
    <w:abstractNumId w:val="18"/>
  </w:num>
  <w:num w:numId="42">
    <w:abstractNumId w:val="44"/>
  </w:num>
  <w:num w:numId="43">
    <w:abstractNumId w:val="12"/>
  </w:num>
  <w:num w:numId="44">
    <w:abstractNumId w:val="36"/>
  </w:num>
  <w:num w:numId="45">
    <w:abstractNumId w:val="34"/>
  </w:num>
  <w:num w:numId="46">
    <w:abstractNumId w:val="46"/>
  </w:num>
  <w:num w:numId="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strokecolor="green">
      <v:stroke color="green" weight="6pt"/>
      <o:colormru v:ext="edit" colors="#e9ffe9,#ffffe5,#ffd5d5,#ffc9c9,#fffff3,#ffe1e1,#9fff9f,#060"/>
      <o:colormenu v:ext="edit" fillcolor="none" strokecolor="lime" shadowcolor="none"/>
    </o:shapedefaults>
    <o:shapelayout v:ext="edit">
      <o:regrouptable v:ext="edit">
        <o:entry new="1" old="0"/>
        <o:entry new="2" old="0"/>
        <o:entry new="3" old="0"/>
        <o:entry new="4" old="0"/>
        <o:entry new="5" old="0"/>
        <o:entry new="6" old="4"/>
        <o:entry new="7" old="0"/>
        <o:entry new="8" old="0"/>
        <o:entry new="9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" w:val="Ā"/>
    <w:docVar w:name="VTCASE" w:val="w:docVa"/>
    <w:docVar w:name="VTCommandPending" w:val="㊅匐䄰τ"/>
    <w:docVar w:name="VTCurMacroFlags$" w:val="㊅匐䄰τ"/>
    <w:docVar w:name="VTINIT" w:val="w:docVa"/>
    <w:docVar w:name="VTypeCAPFlag$" w:val="㊅匐䄰τ"/>
    <w:docVar w:name="VTypeLCFlag$" w:val="τ饪㊢'신χτo:regrouptabl"/>
    <w:docVar w:name="VTypeNoSpaceFlag$" w:val="㊅匐䄰τ"/>
    <w:docVar w:name="VTypeSpaceFlag$" w:val="τ饪㊢'신χτo:regrouptabl"/>
    <w:docVar w:name="VTypeUCFlag$" w:val="τ饪㊢'신χτo:regrouptablo:regrouptabl"/>
  </w:docVars>
  <w:rsids>
    <w:rsidRoot w:val="00D10831"/>
    <w:rsid w:val="00001A0D"/>
    <w:rsid w:val="000064AC"/>
    <w:rsid w:val="0000672B"/>
    <w:rsid w:val="00007B00"/>
    <w:rsid w:val="00007E2A"/>
    <w:rsid w:val="000119B2"/>
    <w:rsid w:val="00011A0D"/>
    <w:rsid w:val="00011B5D"/>
    <w:rsid w:val="00012B1B"/>
    <w:rsid w:val="000132C1"/>
    <w:rsid w:val="00017E84"/>
    <w:rsid w:val="00020AC1"/>
    <w:rsid w:val="00021589"/>
    <w:rsid w:val="00023CF7"/>
    <w:rsid w:val="00025BB3"/>
    <w:rsid w:val="00027947"/>
    <w:rsid w:val="00027DCB"/>
    <w:rsid w:val="000307F7"/>
    <w:rsid w:val="0003112C"/>
    <w:rsid w:val="000317DD"/>
    <w:rsid w:val="00032FC1"/>
    <w:rsid w:val="00034ACF"/>
    <w:rsid w:val="00035DED"/>
    <w:rsid w:val="0003671E"/>
    <w:rsid w:val="000410A9"/>
    <w:rsid w:val="0004110B"/>
    <w:rsid w:val="00043139"/>
    <w:rsid w:val="000459C9"/>
    <w:rsid w:val="0004661F"/>
    <w:rsid w:val="00052130"/>
    <w:rsid w:val="00052B6A"/>
    <w:rsid w:val="000553D5"/>
    <w:rsid w:val="0005758C"/>
    <w:rsid w:val="00062E26"/>
    <w:rsid w:val="000648F9"/>
    <w:rsid w:val="0006793F"/>
    <w:rsid w:val="000723AB"/>
    <w:rsid w:val="00072AFD"/>
    <w:rsid w:val="00072B4C"/>
    <w:rsid w:val="00073240"/>
    <w:rsid w:val="00075986"/>
    <w:rsid w:val="00077F0E"/>
    <w:rsid w:val="000811CA"/>
    <w:rsid w:val="0008518D"/>
    <w:rsid w:val="0008615E"/>
    <w:rsid w:val="000865D2"/>
    <w:rsid w:val="00087714"/>
    <w:rsid w:val="00090EDF"/>
    <w:rsid w:val="00091046"/>
    <w:rsid w:val="00092972"/>
    <w:rsid w:val="000934E5"/>
    <w:rsid w:val="00094482"/>
    <w:rsid w:val="000947B5"/>
    <w:rsid w:val="00095658"/>
    <w:rsid w:val="000957A5"/>
    <w:rsid w:val="00095CA1"/>
    <w:rsid w:val="00096EA2"/>
    <w:rsid w:val="000A0192"/>
    <w:rsid w:val="000A1B11"/>
    <w:rsid w:val="000A27C5"/>
    <w:rsid w:val="000A5770"/>
    <w:rsid w:val="000A6A8F"/>
    <w:rsid w:val="000B2CEB"/>
    <w:rsid w:val="000B3C75"/>
    <w:rsid w:val="000B7518"/>
    <w:rsid w:val="000B7F64"/>
    <w:rsid w:val="000C2FE8"/>
    <w:rsid w:val="000C7E58"/>
    <w:rsid w:val="000D0D99"/>
    <w:rsid w:val="000D28C7"/>
    <w:rsid w:val="000D50DF"/>
    <w:rsid w:val="000E1A66"/>
    <w:rsid w:val="000E2A84"/>
    <w:rsid w:val="000E38AB"/>
    <w:rsid w:val="000E47DF"/>
    <w:rsid w:val="000F24C8"/>
    <w:rsid w:val="000F451A"/>
    <w:rsid w:val="000F4659"/>
    <w:rsid w:val="000F4F20"/>
    <w:rsid w:val="000F5C7E"/>
    <w:rsid w:val="000F6302"/>
    <w:rsid w:val="000F68E4"/>
    <w:rsid w:val="000F7BB2"/>
    <w:rsid w:val="000F7C32"/>
    <w:rsid w:val="00102FED"/>
    <w:rsid w:val="0010311B"/>
    <w:rsid w:val="00103E92"/>
    <w:rsid w:val="00105DA0"/>
    <w:rsid w:val="00106434"/>
    <w:rsid w:val="00106DD4"/>
    <w:rsid w:val="00107034"/>
    <w:rsid w:val="001121AF"/>
    <w:rsid w:val="00112B4E"/>
    <w:rsid w:val="00112C79"/>
    <w:rsid w:val="00114AB3"/>
    <w:rsid w:val="00114ED5"/>
    <w:rsid w:val="0011678E"/>
    <w:rsid w:val="00117682"/>
    <w:rsid w:val="00122E7C"/>
    <w:rsid w:val="001230DA"/>
    <w:rsid w:val="0012385E"/>
    <w:rsid w:val="00124B33"/>
    <w:rsid w:val="00127F99"/>
    <w:rsid w:val="00131FC7"/>
    <w:rsid w:val="00132692"/>
    <w:rsid w:val="00132824"/>
    <w:rsid w:val="001336B7"/>
    <w:rsid w:val="0013411B"/>
    <w:rsid w:val="00134733"/>
    <w:rsid w:val="00141228"/>
    <w:rsid w:val="00143769"/>
    <w:rsid w:val="001443F6"/>
    <w:rsid w:val="00144A25"/>
    <w:rsid w:val="00146698"/>
    <w:rsid w:val="00151E17"/>
    <w:rsid w:val="00157261"/>
    <w:rsid w:val="00160809"/>
    <w:rsid w:val="00161183"/>
    <w:rsid w:val="001621F1"/>
    <w:rsid w:val="00163FB2"/>
    <w:rsid w:val="001644AE"/>
    <w:rsid w:val="001645E9"/>
    <w:rsid w:val="00164B02"/>
    <w:rsid w:val="00165B35"/>
    <w:rsid w:val="0016743C"/>
    <w:rsid w:val="00171B24"/>
    <w:rsid w:val="00172787"/>
    <w:rsid w:val="001745F2"/>
    <w:rsid w:val="001765E0"/>
    <w:rsid w:val="00177957"/>
    <w:rsid w:val="00182754"/>
    <w:rsid w:val="00183731"/>
    <w:rsid w:val="00184F88"/>
    <w:rsid w:val="00190259"/>
    <w:rsid w:val="001922C9"/>
    <w:rsid w:val="0019252E"/>
    <w:rsid w:val="00192A36"/>
    <w:rsid w:val="00192AD9"/>
    <w:rsid w:val="00192E66"/>
    <w:rsid w:val="001936AA"/>
    <w:rsid w:val="001952CF"/>
    <w:rsid w:val="0019745D"/>
    <w:rsid w:val="00197E39"/>
    <w:rsid w:val="001A18E2"/>
    <w:rsid w:val="001A3B04"/>
    <w:rsid w:val="001A3E24"/>
    <w:rsid w:val="001A66AD"/>
    <w:rsid w:val="001A72B0"/>
    <w:rsid w:val="001A73AD"/>
    <w:rsid w:val="001A7422"/>
    <w:rsid w:val="001B05AE"/>
    <w:rsid w:val="001B2AD8"/>
    <w:rsid w:val="001B2AE2"/>
    <w:rsid w:val="001B2DD8"/>
    <w:rsid w:val="001B3879"/>
    <w:rsid w:val="001B4C97"/>
    <w:rsid w:val="001B5D4F"/>
    <w:rsid w:val="001B5F47"/>
    <w:rsid w:val="001B613E"/>
    <w:rsid w:val="001B65AB"/>
    <w:rsid w:val="001B6A93"/>
    <w:rsid w:val="001C0269"/>
    <w:rsid w:val="001C0389"/>
    <w:rsid w:val="001C3012"/>
    <w:rsid w:val="001C368D"/>
    <w:rsid w:val="001C49C7"/>
    <w:rsid w:val="001C6E29"/>
    <w:rsid w:val="001D1F08"/>
    <w:rsid w:val="001D4F7D"/>
    <w:rsid w:val="001D53D6"/>
    <w:rsid w:val="001D61E3"/>
    <w:rsid w:val="001D6DB9"/>
    <w:rsid w:val="001D7307"/>
    <w:rsid w:val="001E060A"/>
    <w:rsid w:val="001E1D19"/>
    <w:rsid w:val="001E210B"/>
    <w:rsid w:val="001E2FE8"/>
    <w:rsid w:val="001E59B1"/>
    <w:rsid w:val="001E6D2D"/>
    <w:rsid w:val="001F1C4B"/>
    <w:rsid w:val="001F2192"/>
    <w:rsid w:val="001F7B6A"/>
    <w:rsid w:val="001F7B7F"/>
    <w:rsid w:val="002007BC"/>
    <w:rsid w:val="00200C86"/>
    <w:rsid w:val="00201D40"/>
    <w:rsid w:val="00202DF7"/>
    <w:rsid w:val="00206FB1"/>
    <w:rsid w:val="00211029"/>
    <w:rsid w:val="00211322"/>
    <w:rsid w:val="00211D25"/>
    <w:rsid w:val="00213F6E"/>
    <w:rsid w:val="00214737"/>
    <w:rsid w:val="00215871"/>
    <w:rsid w:val="00216529"/>
    <w:rsid w:val="00221D7A"/>
    <w:rsid w:val="0022315E"/>
    <w:rsid w:val="00224420"/>
    <w:rsid w:val="00231695"/>
    <w:rsid w:val="00234780"/>
    <w:rsid w:val="0023551E"/>
    <w:rsid w:val="002357D7"/>
    <w:rsid w:val="002377B6"/>
    <w:rsid w:val="00241070"/>
    <w:rsid w:val="00241305"/>
    <w:rsid w:val="00242A19"/>
    <w:rsid w:val="0024369B"/>
    <w:rsid w:val="002457F6"/>
    <w:rsid w:val="00246793"/>
    <w:rsid w:val="00247548"/>
    <w:rsid w:val="00251CC6"/>
    <w:rsid w:val="00251F11"/>
    <w:rsid w:val="00252855"/>
    <w:rsid w:val="002528A3"/>
    <w:rsid w:val="00252ADF"/>
    <w:rsid w:val="00254441"/>
    <w:rsid w:val="0025494A"/>
    <w:rsid w:val="00254DFE"/>
    <w:rsid w:val="002566F3"/>
    <w:rsid w:val="00257B2E"/>
    <w:rsid w:val="00261180"/>
    <w:rsid w:val="002620FF"/>
    <w:rsid w:val="00266122"/>
    <w:rsid w:val="00266964"/>
    <w:rsid w:val="00266AAB"/>
    <w:rsid w:val="00271558"/>
    <w:rsid w:val="00273EAD"/>
    <w:rsid w:val="00274952"/>
    <w:rsid w:val="002765AF"/>
    <w:rsid w:val="002777D8"/>
    <w:rsid w:val="0028103A"/>
    <w:rsid w:val="0028191F"/>
    <w:rsid w:val="00282B0D"/>
    <w:rsid w:val="00282C81"/>
    <w:rsid w:val="00282EA6"/>
    <w:rsid w:val="00290BC0"/>
    <w:rsid w:val="002913F0"/>
    <w:rsid w:val="00291A88"/>
    <w:rsid w:val="002928E5"/>
    <w:rsid w:val="002933D3"/>
    <w:rsid w:val="00293D8D"/>
    <w:rsid w:val="00295E6A"/>
    <w:rsid w:val="002A0048"/>
    <w:rsid w:val="002A03EB"/>
    <w:rsid w:val="002A134F"/>
    <w:rsid w:val="002A1D04"/>
    <w:rsid w:val="002A2792"/>
    <w:rsid w:val="002A2E62"/>
    <w:rsid w:val="002A36F3"/>
    <w:rsid w:val="002A3B68"/>
    <w:rsid w:val="002A3DDD"/>
    <w:rsid w:val="002A7A1C"/>
    <w:rsid w:val="002A7F6C"/>
    <w:rsid w:val="002B251A"/>
    <w:rsid w:val="002B3038"/>
    <w:rsid w:val="002B303E"/>
    <w:rsid w:val="002B547A"/>
    <w:rsid w:val="002B6C75"/>
    <w:rsid w:val="002C20E1"/>
    <w:rsid w:val="002C2B95"/>
    <w:rsid w:val="002C2CFD"/>
    <w:rsid w:val="002C7665"/>
    <w:rsid w:val="002D09F8"/>
    <w:rsid w:val="002D31C6"/>
    <w:rsid w:val="002D74A4"/>
    <w:rsid w:val="002E02E8"/>
    <w:rsid w:val="002E141E"/>
    <w:rsid w:val="002E2998"/>
    <w:rsid w:val="002E330E"/>
    <w:rsid w:val="002E3B0C"/>
    <w:rsid w:val="002E4D53"/>
    <w:rsid w:val="002E55E9"/>
    <w:rsid w:val="002F3201"/>
    <w:rsid w:val="002F324C"/>
    <w:rsid w:val="002F4D90"/>
    <w:rsid w:val="002F53FC"/>
    <w:rsid w:val="00300F5D"/>
    <w:rsid w:val="00301438"/>
    <w:rsid w:val="00302314"/>
    <w:rsid w:val="00302AA1"/>
    <w:rsid w:val="00302D23"/>
    <w:rsid w:val="0030377D"/>
    <w:rsid w:val="00304970"/>
    <w:rsid w:val="0030553C"/>
    <w:rsid w:val="00307AD6"/>
    <w:rsid w:val="0031482B"/>
    <w:rsid w:val="00315449"/>
    <w:rsid w:val="003175BB"/>
    <w:rsid w:val="00317D90"/>
    <w:rsid w:val="00320804"/>
    <w:rsid w:val="00323D01"/>
    <w:rsid w:val="0032490A"/>
    <w:rsid w:val="0032749A"/>
    <w:rsid w:val="00327AD0"/>
    <w:rsid w:val="003317D1"/>
    <w:rsid w:val="00333839"/>
    <w:rsid w:val="00334279"/>
    <w:rsid w:val="00337F5F"/>
    <w:rsid w:val="00340D8D"/>
    <w:rsid w:val="00341B4F"/>
    <w:rsid w:val="003424DC"/>
    <w:rsid w:val="00342C10"/>
    <w:rsid w:val="00342FBC"/>
    <w:rsid w:val="003430F6"/>
    <w:rsid w:val="003437BF"/>
    <w:rsid w:val="00344B71"/>
    <w:rsid w:val="00347ACE"/>
    <w:rsid w:val="00347EF4"/>
    <w:rsid w:val="00350F57"/>
    <w:rsid w:val="00351B75"/>
    <w:rsid w:val="00352620"/>
    <w:rsid w:val="003569B5"/>
    <w:rsid w:val="00361C24"/>
    <w:rsid w:val="00362A6B"/>
    <w:rsid w:val="00362C33"/>
    <w:rsid w:val="00366EA5"/>
    <w:rsid w:val="0036750A"/>
    <w:rsid w:val="0037216A"/>
    <w:rsid w:val="00373054"/>
    <w:rsid w:val="0037455F"/>
    <w:rsid w:val="003822CD"/>
    <w:rsid w:val="00382512"/>
    <w:rsid w:val="003837B4"/>
    <w:rsid w:val="00384606"/>
    <w:rsid w:val="003849D4"/>
    <w:rsid w:val="00385C6B"/>
    <w:rsid w:val="00387E1D"/>
    <w:rsid w:val="003920AB"/>
    <w:rsid w:val="0039271E"/>
    <w:rsid w:val="00393244"/>
    <w:rsid w:val="00393CB7"/>
    <w:rsid w:val="00394276"/>
    <w:rsid w:val="00394B29"/>
    <w:rsid w:val="003971B5"/>
    <w:rsid w:val="003A3ABD"/>
    <w:rsid w:val="003A3D64"/>
    <w:rsid w:val="003A66C9"/>
    <w:rsid w:val="003A6A4C"/>
    <w:rsid w:val="003B017B"/>
    <w:rsid w:val="003B23AD"/>
    <w:rsid w:val="003B5328"/>
    <w:rsid w:val="003B73FF"/>
    <w:rsid w:val="003C200D"/>
    <w:rsid w:val="003C41B9"/>
    <w:rsid w:val="003C4B9D"/>
    <w:rsid w:val="003D08C4"/>
    <w:rsid w:val="003D1671"/>
    <w:rsid w:val="003D348F"/>
    <w:rsid w:val="003D3895"/>
    <w:rsid w:val="003D3A2B"/>
    <w:rsid w:val="003D71C5"/>
    <w:rsid w:val="003E02E3"/>
    <w:rsid w:val="003E247B"/>
    <w:rsid w:val="003E2D88"/>
    <w:rsid w:val="003E3C40"/>
    <w:rsid w:val="003E77BC"/>
    <w:rsid w:val="003F0F4D"/>
    <w:rsid w:val="003F5757"/>
    <w:rsid w:val="003F6B05"/>
    <w:rsid w:val="004002E0"/>
    <w:rsid w:val="00403970"/>
    <w:rsid w:val="00403EDF"/>
    <w:rsid w:val="004045F9"/>
    <w:rsid w:val="00405093"/>
    <w:rsid w:val="004056F9"/>
    <w:rsid w:val="00407ED7"/>
    <w:rsid w:val="0041123E"/>
    <w:rsid w:val="004130A8"/>
    <w:rsid w:val="00413F9D"/>
    <w:rsid w:val="00416712"/>
    <w:rsid w:val="00416B38"/>
    <w:rsid w:val="004202A5"/>
    <w:rsid w:val="00420B54"/>
    <w:rsid w:val="00420D42"/>
    <w:rsid w:val="00421251"/>
    <w:rsid w:val="00424BEB"/>
    <w:rsid w:val="004250B9"/>
    <w:rsid w:val="004275DE"/>
    <w:rsid w:val="00427C80"/>
    <w:rsid w:val="00430C81"/>
    <w:rsid w:val="00430E22"/>
    <w:rsid w:val="004321E7"/>
    <w:rsid w:val="004325EF"/>
    <w:rsid w:val="004335A4"/>
    <w:rsid w:val="004371D9"/>
    <w:rsid w:val="00437759"/>
    <w:rsid w:val="0044095B"/>
    <w:rsid w:val="00443438"/>
    <w:rsid w:val="0044587E"/>
    <w:rsid w:val="00447E9D"/>
    <w:rsid w:val="00447F32"/>
    <w:rsid w:val="004511C9"/>
    <w:rsid w:val="004526E0"/>
    <w:rsid w:val="00453BA2"/>
    <w:rsid w:val="004540C8"/>
    <w:rsid w:val="00454CCB"/>
    <w:rsid w:val="00457ADF"/>
    <w:rsid w:val="00457B23"/>
    <w:rsid w:val="004620D7"/>
    <w:rsid w:val="0046472B"/>
    <w:rsid w:val="00466B74"/>
    <w:rsid w:val="004676AD"/>
    <w:rsid w:val="00473339"/>
    <w:rsid w:val="00474884"/>
    <w:rsid w:val="00475403"/>
    <w:rsid w:val="004800F1"/>
    <w:rsid w:val="0048056E"/>
    <w:rsid w:val="004823A8"/>
    <w:rsid w:val="0048362A"/>
    <w:rsid w:val="004838B2"/>
    <w:rsid w:val="00485551"/>
    <w:rsid w:val="00485D12"/>
    <w:rsid w:val="0048658F"/>
    <w:rsid w:val="00486E23"/>
    <w:rsid w:val="00487E6B"/>
    <w:rsid w:val="00490666"/>
    <w:rsid w:val="00493C9B"/>
    <w:rsid w:val="00495A40"/>
    <w:rsid w:val="004A07AB"/>
    <w:rsid w:val="004A189D"/>
    <w:rsid w:val="004A24A4"/>
    <w:rsid w:val="004A3925"/>
    <w:rsid w:val="004A6420"/>
    <w:rsid w:val="004A6E69"/>
    <w:rsid w:val="004B0409"/>
    <w:rsid w:val="004B0DAF"/>
    <w:rsid w:val="004B4C25"/>
    <w:rsid w:val="004B5B81"/>
    <w:rsid w:val="004C0636"/>
    <w:rsid w:val="004C27F9"/>
    <w:rsid w:val="004C38C5"/>
    <w:rsid w:val="004C7951"/>
    <w:rsid w:val="004D1C86"/>
    <w:rsid w:val="004D204A"/>
    <w:rsid w:val="004D2624"/>
    <w:rsid w:val="004D29AB"/>
    <w:rsid w:val="004D2F4D"/>
    <w:rsid w:val="004D3051"/>
    <w:rsid w:val="004D381C"/>
    <w:rsid w:val="004D59EF"/>
    <w:rsid w:val="004D7DC6"/>
    <w:rsid w:val="004E1246"/>
    <w:rsid w:val="004E1582"/>
    <w:rsid w:val="004E3B34"/>
    <w:rsid w:val="004E3F7C"/>
    <w:rsid w:val="004E4626"/>
    <w:rsid w:val="004E7E9F"/>
    <w:rsid w:val="004F0454"/>
    <w:rsid w:val="004F0A50"/>
    <w:rsid w:val="004F1035"/>
    <w:rsid w:val="004F19E9"/>
    <w:rsid w:val="004F6DE1"/>
    <w:rsid w:val="00500203"/>
    <w:rsid w:val="00500F1A"/>
    <w:rsid w:val="005013F0"/>
    <w:rsid w:val="005017B8"/>
    <w:rsid w:val="00501A08"/>
    <w:rsid w:val="00502180"/>
    <w:rsid w:val="00504A37"/>
    <w:rsid w:val="00504BC5"/>
    <w:rsid w:val="00507DA3"/>
    <w:rsid w:val="00512EF6"/>
    <w:rsid w:val="00513AB6"/>
    <w:rsid w:val="005140CA"/>
    <w:rsid w:val="00514C69"/>
    <w:rsid w:val="00515C9A"/>
    <w:rsid w:val="00515DE9"/>
    <w:rsid w:val="00516E05"/>
    <w:rsid w:val="00524B11"/>
    <w:rsid w:val="00524C62"/>
    <w:rsid w:val="0052587C"/>
    <w:rsid w:val="00526FA5"/>
    <w:rsid w:val="00527EE3"/>
    <w:rsid w:val="005322B3"/>
    <w:rsid w:val="005322F2"/>
    <w:rsid w:val="00533E79"/>
    <w:rsid w:val="00534FDA"/>
    <w:rsid w:val="00542109"/>
    <w:rsid w:val="005427A7"/>
    <w:rsid w:val="005456A9"/>
    <w:rsid w:val="0054729A"/>
    <w:rsid w:val="00547F12"/>
    <w:rsid w:val="0055055C"/>
    <w:rsid w:val="00550A28"/>
    <w:rsid w:val="00550D20"/>
    <w:rsid w:val="00551FA1"/>
    <w:rsid w:val="00552255"/>
    <w:rsid w:val="005525AE"/>
    <w:rsid w:val="00553739"/>
    <w:rsid w:val="00553F98"/>
    <w:rsid w:val="00561FB2"/>
    <w:rsid w:val="0056295B"/>
    <w:rsid w:val="00564802"/>
    <w:rsid w:val="00565EE5"/>
    <w:rsid w:val="00567504"/>
    <w:rsid w:val="005717FC"/>
    <w:rsid w:val="005721C3"/>
    <w:rsid w:val="00572F9D"/>
    <w:rsid w:val="00573B72"/>
    <w:rsid w:val="0057461C"/>
    <w:rsid w:val="00581946"/>
    <w:rsid w:val="00581A7D"/>
    <w:rsid w:val="005839CE"/>
    <w:rsid w:val="005848AA"/>
    <w:rsid w:val="00587043"/>
    <w:rsid w:val="005902C1"/>
    <w:rsid w:val="00591F13"/>
    <w:rsid w:val="005921DD"/>
    <w:rsid w:val="00593487"/>
    <w:rsid w:val="0059503C"/>
    <w:rsid w:val="0059625D"/>
    <w:rsid w:val="00597194"/>
    <w:rsid w:val="005A019C"/>
    <w:rsid w:val="005A265A"/>
    <w:rsid w:val="005A27C5"/>
    <w:rsid w:val="005A51D0"/>
    <w:rsid w:val="005A62A3"/>
    <w:rsid w:val="005A67B9"/>
    <w:rsid w:val="005A7FF6"/>
    <w:rsid w:val="005B071F"/>
    <w:rsid w:val="005B467E"/>
    <w:rsid w:val="005B4736"/>
    <w:rsid w:val="005C30AD"/>
    <w:rsid w:val="005C4436"/>
    <w:rsid w:val="005C6785"/>
    <w:rsid w:val="005C7812"/>
    <w:rsid w:val="005D0635"/>
    <w:rsid w:val="005D1321"/>
    <w:rsid w:val="005D1A42"/>
    <w:rsid w:val="005D547E"/>
    <w:rsid w:val="005D61A2"/>
    <w:rsid w:val="005E06F5"/>
    <w:rsid w:val="005E1EBE"/>
    <w:rsid w:val="005E22A9"/>
    <w:rsid w:val="005E2E16"/>
    <w:rsid w:val="005E3899"/>
    <w:rsid w:val="005E55B3"/>
    <w:rsid w:val="005E5C8E"/>
    <w:rsid w:val="005E72D1"/>
    <w:rsid w:val="005F002C"/>
    <w:rsid w:val="005F0556"/>
    <w:rsid w:val="005F0ADA"/>
    <w:rsid w:val="005F18E4"/>
    <w:rsid w:val="005F2959"/>
    <w:rsid w:val="005F2C74"/>
    <w:rsid w:val="005F3A8D"/>
    <w:rsid w:val="005F40C6"/>
    <w:rsid w:val="005F64D4"/>
    <w:rsid w:val="005F746B"/>
    <w:rsid w:val="00600C94"/>
    <w:rsid w:val="0060184B"/>
    <w:rsid w:val="006057AB"/>
    <w:rsid w:val="00606EDB"/>
    <w:rsid w:val="006070B8"/>
    <w:rsid w:val="006124DB"/>
    <w:rsid w:val="00614F92"/>
    <w:rsid w:val="00616575"/>
    <w:rsid w:val="00620203"/>
    <w:rsid w:val="00620557"/>
    <w:rsid w:val="006207C3"/>
    <w:rsid w:val="00620E1F"/>
    <w:rsid w:val="00621227"/>
    <w:rsid w:val="006235E1"/>
    <w:rsid w:val="006245AA"/>
    <w:rsid w:val="0063034D"/>
    <w:rsid w:val="00631B9D"/>
    <w:rsid w:val="00636110"/>
    <w:rsid w:val="006376E3"/>
    <w:rsid w:val="00637F47"/>
    <w:rsid w:val="00642563"/>
    <w:rsid w:val="00642DEC"/>
    <w:rsid w:val="006434E3"/>
    <w:rsid w:val="00644302"/>
    <w:rsid w:val="00644F73"/>
    <w:rsid w:val="0064612D"/>
    <w:rsid w:val="00646C59"/>
    <w:rsid w:val="006471B7"/>
    <w:rsid w:val="00647A6F"/>
    <w:rsid w:val="006502DC"/>
    <w:rsid w:val="00650D87"/>
    <w:rsid w:val="0065249A"/>
    <w:rsid w:val="00653A8C"/>
    <w:rsid w:val="0065456D"/>
    <w:rsid w:val="006565F1"/>
    <w:rsid w:val="006603C0"/>
    <w:rsid w:val="006608D3"/>
    <w:rsid w:val="006610B9"/>
    <w:rsid w:val="0066453E"/>
    <w:rsid w:val="00667DD1"/>
    <w:rsid w:val="0067161C"/>
    <w:rsid w:val="00673BE8"/>
    <w:rsid w:val="00673F83"/>
    <w:rsid w:val="00675DC3"/>
    <w:rsid w:val="006768BB"/>
    <w:rsid w:val="00677204"/>
    <w:rsid w:val="0067796C"/>
    <w:rsid w:val="00677D1F"/>
    <w:rsid w:val="00680C19"/>
    <w:rsid w:val="00681C41"/>
    <w:rsid w:val="0068288E"/>
    <w:rsid w:val="00684409"/>
    <w:rsid w:val="00684841"/>
    <w:rsid w:val="006872D1"/>
    <w:rsid w:val="00693DDC"/>
    <w:rsid w:val="006946B5"/>
    <w:rsid w:val="00694D04"/>
    <w:rsid w:val="006955F8"/>
    <w:rsid w:val="00697C77"/>
    <w:rsid w:val="006A03BA"/>
    <w:rsid w:val="006A125E"/>
    <w:rsid w:val="006A480D"/>
    <w:rsid w:val="006A4B4C"/>
    <w:rsid w:val="006A6560"/>
    <w:rsid w:val="006B02AE"/>
    <w:rsid w:val="006B403E"/>
    <w:rsid w:val="006C1849"/>
    <w:rsid w:val="006C2DE1"/>
    <w:rsid w:val="006C419F"/>
    <w:rsid w:val="006C4338"/>
    <w:rsid w:val="006C5936"/>
    <w:rsid w:val="006C78E6"/>
    <w:rsid w:val="006C7BEF"/>
    <w:rsid w:val="006D040C"/>
    <w:rsid w:val="006D1DE6"/>
    <w:rsid w:val="006D1F1C"/>
    <w:rsid w:val="006D24E8"/>
    <w:rsid w:val="006D25C8"/>
    <w:rsid w:val="006D31B1"/>
    <w:rsid w:val="006D3C48"/>
    <w:rsid w:val="006D4874"/>
    <w:rsid w:val="006D55CC"/>
    <w:rsid w:val="006D7C6D"/>
    <w:rsid w:val="006E2481"/>
    <w:rsid w:val="006E4DE5"/>
    <w:rsid w:val="006E4EE4"/>
    <w:rsid w:val="006E5316"/>
    <w:rsid w:val="006E5588"/>
    <w:rsid w:val="006E7B67"/>
    <w:rsid w:val="006F0852"/>
    <w:rsid w:val="006F19FE"/>
    <w:rsid w:val="006F1CF6"/>
    <w:rsid w:val="006F27A7"/>
    <w:rsid w:val="006F2A9C"/>
    <w:rsid w:val="006F3AA1"/>
    <w:rsid w:val="006F48A6"/>
    <w:rsid w:val="006F520D"/>
    <w:rsid w:val="007000F6"/>
    <w:rsid w:val="00702008"/>
    <w:rsid w:val="00702D5F"/>
    <w:rsid w:val="00702F19"/>
    <w:rsid w:val="00704D23"/>
    <w:rsid w:val="00706553"/>
    <w:rsid w:val="007100D8"/>
    <w:rsid w:val="00710224"/>
    <w:rsid w:val="007115C0"/>
    <w:rsid w:val="007115C3"/>
    <w:rsid w:val="00711D69"/>
    <w:rsid w:val="0071488E"/>
    <w:rsid w:val="0071602E"/>
    <w:rsid w:val="0071628B"/>
    <w:rsid w:val="007200B7"/>
    <w:rsid w:val="007233C3"/>
    <w:rsid w:val="00723BF9"/>
    <w:rsid w:val="0072704F"/>
    <w:rsid w:val="00727235"/>
    <w:rsid w:val="007328ED"/>
    <w:rsid w:val="0073383F"/>
    <w:rsid w:val="007377AD"/>
    <w:rsid w:val="00737DBF"/>
    <w:rsid w:val="00740514"/>
    <w:rsid w:val="00741849"/>
    <w:rsid w:val="00741D0D"/>
    <w:rsid w:val="00742A78"/>
    <w:rsid w:val="00744C4E"/>
    <w:rsid w:val="0074627A"/>
    <w:rsid w:val="0074643F"/>
    <w:rsid w:val="007509B7"/>
    <w:rsid w:val="00751FF0"/>
    <w:rsid w:val="00753656"/>
    <w:rsid w:val="00754AF0"/>
    <w:rsid w:val="007550C2"/>
    <w:rsid w:val="00760C22"/>
    <w:rsid w:val="00764A0C"/>
    <w:rsid w:val="007702EE"/>
    <w:rsid w:val="00771488"/>
    <w:rsid w:val="0077157D"/>
    <w:rsid w:val="00771DB0"/>
    <w:rsid w:val="007765A5"/>
    <w:rsid w:val="007768B8"/>
    <w:rsid w:val="00780AEB"/>
    <w:rsid w:val="00781FB3"/>
    <w:rsid w:val="00785F5C"/>
    <w:rsid w:val="00787139"/>
    <w:rsid w:val="007873ED"/>
    <w:rsid w:val="00794D87"/>
    <w:rsid w:val="00796229"/>
    <w:rsid w:val="00796631"/>
    <w:rsid w:val="00797C06"/>
    <w:rsid w:val="007A02BF"/>
    <w:rsid w:val="007A1360"/>
    <w:rsid w:val="007A202C"/>
    <w:rsid w:val="007A3A92"/>
    <w:rsid w:val="007A3CC0"/>
    <w:rsid w:val="007A42EF"/>
    <w:rsid w:val="007A51B3"/>
    <w:rsid w:val="007A7F0E"/>
    <w:rsid w:val="007B03E6"/>
    <w:rsid w:val="007B14EC"/>
    <w:rsid w:val="007B1CDC"/>
    <w:rsid w:val="007B22C7"/>
    <w:rsid w:val="007B2EE4"/>
    <w:rsid w:val="007B3F92"/>
    <w:rsid w:val="007B60C6"/>
    <w:rsid w:val="007B6B70"/>
    <w:rsid w:val="007B7EEE"/>
    <w:rsid w:val="007C1C02"/>
    <w:rsid w:val="007C242B"/>
    <w:rsid w:val="007C288B"/>
    <w:rsid w:val="007C2C59"/>
    <w:rsid w:val="007C4246"/>
    <w:rsid w:val="007C52FF"/>
    <w:rsid w:val="007C604D"/>
    <w:rsid w:val="007C6D19"/>
    <w:rsid w:val="007C73EE"/>
    <w:rsid w:val="007C7FC2"/>
    <w:rsid w:val="007D4257"/>
    <w:rsid w:val="007D46E2"/>
    <w:rsid w:val="007D62A3"/>
    <w:rsid w:val="007D62F3"/>
    <w:rsid w:val="007D7704"/>
    <w:rsid w:val="007E024D"/>
    <w:rsid w:val="007E1696"/>
    <w:rsid w:val="007E1768"/>
    <w:rsid w:val="007E21F8"/>
    <w:rsid w:val="007E5116"/>
    <w:rsid w:val="007E6176"/>
    <w:rsid w:val="007F03A4"/>
    <w:rsid w:val="007F2BC6"/>
    <w:rsid w:val="007F32C3"/>
    <w:rsid w:val="007F40EC"/>
    <w:rsid w:val="007F5311"/>
    <w:rsid w:val="007F552D"/>
    <w:rsid w:val="007F590F"/>
    <w:rsid w:val="007F7596"/>
    <w:rsid w:val="007F790F"/>
    <w:rsid w:val="00800DF7"/>
    <w:rsid w:val="008015BF"/>
    <w:rsid w:val="0080250B"/>
    <w:rsid w:val="008031ED"/>
    <w:rsid w:val="00803FEA"/>
    <w:rsid w:val="00804575"/>
    <w:rsid w:val="0080525C"/>
    <w:rsid w:val="00807C1B"/>
    <w:rsid w:val="0081105C"/>
    <w:rsid w:val="0082029C"/>
    <w:rsid w:val="008202D7"/>
    <w:rsid w:val="00821354"/>
    <w:rsid w:val="00821D84"/>
    <w:rsid w:val="008236F4"/>
    <w:rsid w:val="008249BA"/>
    <w:rsid w:val="00831267"/>
    <w:rsid w:val="00832149"/>
    <w:rsid w:val="00832C43"/>
    <w:rsid w:val="00834E1B"/>
    <w:rsid w:val="008369C9"/>
    <w:rsid w:val="00841A9D"/>
    <w:rsid w:val="0084201D"/>
    <w:rsid w:val="0084645D"/>
    <w:rsid w:val="00847003"/>
    <w:rsid w:val="0085065E"/>
    <w:rsid w:val="008539A6"/>
    <w:rsid w:val="00853E6F"/>
    <w:rsid w:val="00854A83"/>
    <w:rsid w:val="00854DA7"/>
    <w:rsid w:val="00857A02"/>
    <w:rsid w:val="00861DE6"/>
    <w:rsid w:val="00863426"/>
    <w:rsid w:val="00864A6F"/>
    <w:rsid w:val="008659D4"/>
    <w:rsid w:val="008679E1"/>
    <w:rsid w:val="008704A2"/>
    <w:rsid w:val="008711C1"/>
    <w:rsid w:val="00871E07"/>
    <w:rsid w:val="00871F3F"/>
    <w:rsid w:val="00874F03"/>
    <w:rsid w:val="00874FE1"/>
    <w:rsid w:val="00877A60"/>
    <w:rsid w:val="0088671B"/>
    <w:rsid w:val="00887258"/>
    <w:rsid w:val="00887377"/>
    <w:rsid w:val="008879AC"/>
    <w:rsid w:val="008922ED"/>
    <w:rsid w:val="008944CD"/>
    <w:rsid w:val="00894E52"/>
    <w:rsid w:val="00894EF4"/>
    <w:rsid w:val="00895EF3"/>
    <w:rsid w:val="00896CB3"/>
    <w:rsid w:val="008A25AF"/>
    <w:rsid w:val="008A6301"/>
    <w:rsid w:val="008A73BB"/>
    <w:rsid w:val="008B1797"/>
    <w:rsid w:val="008B3A2E"/>
    <w:rsid w:val="008B5A1C"/>
    <w:rsid w:val="008B6E53"/>
    <w:rsid w:val="008B7267"/>
    <w:rsid w:val="008C168B"/>
    <w:rsid w:val="008C458F"/>
    <w:rsid w:val="008C54C5"/>
    <w:rsid w:val="008D1583"/>
    <w:rsid w:val="008D68C2"/>
    <w:rsid w:val="008D6FC6"/>
    <w:rsid w:val="008E3EBC"/>
    <w:rsid w:val="008E7D02"/>
    <w:rsid w:val="008F04A1"/>
    <w:rsid w:val="008F0C01"/>
    <w:rsid w:val="008F18F2"/>
    <w:rsid w:val="008F317D"/>
    <w:rsid w:val="008F43E6"/>
    <w:rsid w:val="008F526F"/>
    <w:rsid w:val="008F672D"/>
    <w:rsid w:val="008F782A"/>
    <w:rsid w:val="0090019C"/>
    <w:rsid w:val="0090365E"/>
    <w:rsid w:val="009048EE"/>
    <w:rsid w:val="00904F12"/>
    <w:rsid w:val="00906993"/>
    <w:rsid w:val="00906CA1"/>
    <w:rsid w:val="009071E4"/>
    <w:rsid w:val="00907A72"/>
    <w:rsid w:val="00913DB1"/>
    <w:rsid w:val="009151DE"/>
    <w:rsid w:val="009155C4"/>
    <w:rsid w:val="00915CE7"/>
    <w:rsid w:val="009169EB"/>
    <w:rsid w:val="00916BCD"/>
    <w:rsid w:val="00917A41"/>
    <w:rsid w:val="009224F9"/>
    <w:rsid w:val="00922BD0"/>
    <w:rsid w:val="00922F09"/>
    <w:rsid w:val="0093157F"/>
    <w:rsid w:val="0093292B"/>
    <w:rsid w:val="0093686D"/>
    <w:rsid w:val="00936CBE"/>
    <w:rsid w:val="00941BF6"/>
    <w:rsid w:val="009433F2"/>
    <w:rsid w:val="009441EF"/>
    <w:rsid w:val="00944F6B"/>
    <w:rsid w:val="00950346"/>
    <w:rsid w:val="00952B7C"/>
    <w:rsid w:val="00956C65"/>
    <w:rsid w:val="00960AA9"/>
    <w:rsid w:val="0096210E"/>
    <w:rsid w:val="00962EDD"/>
    <w:rsid w:val="009634A4"/>
    <w:rsid w:val="00964DA9"/>
    <w:rsid w:val="00965814"/>
    <w:rsid w:val="00966847"/>
    <w:rsid w:val="00966FF5"/>
    <w:rsid w:val="00970615"/>
    <w:rsid w:val="00972EB2"/>
    <w:rsid w:val="00973254"/>
    <w:rsid w:val="00977797"/>
    <w:rsid w:val="00980D5D"/>
    <w:rsid w:val="00981B7C"/>
    <w:rsid w:val="00983476"/>
    <w:rsid w:val="0098377A"/>
    <w:rsid w:val="00985666"/>
    <w:rsid w:val="00985926"/>
    <w:rsid w:val="00990800"/>
    <w:rsid w:val="00991C19"/>
    <w:rsid w:val="00992D83"/>
    <w:rsid w:val="00993C07"/>
    <w:rsid w:val="00995006"/>
    <w:rsid w:val="00995E3C"/>
    <w:rsid w:val="009A1973"/>
    <w:rsid w:val="009A552A"/>
    <w:rsid w:val="009B1F5F"/>
    <w:rsid w:val="009B3847"/>
    <w:rsid w:val="009B3F37"/>
    <w:rsid w:val="009B47FE"/>
    <w:rsid w:val="009B64F8"/>
    <w:rsid w:val="009C2A62"/>
    <w:rsid w:val="009C4221"/>
    <w:rsid w:val="009C43A6"/>
    <w:rsid w:val="009C559B"/>
    <w:rsid w:val="009C5E59"/>
    <w:rsid w:val="009C6248"/>
    <w:rsid w:val="009C67AE"/>
    <w:rsid w:val="009D3B44"/>
    <w:rsid w:val="009D4C7D"/>
    <w:rsid w:val="009D668E"/>
    <w:rsid w:val="009E0605"/>
    <w:rsid w:val="009E2E92"/>
    <w:rsid w:val="009F152F"/>
    <w:rsid w:val="009F4639"/>
    <w:rsid w:val="009F5A76"/>
    <w:rsid w:val="00A00715"/>
    <w:rsid w:val="00A015A5"/>
    <w:rsid w:val="00A02823"/>
    <w:rsid w:val="00A03679"/>
    <w:rsid w:val="00A038C5"/>
    <w:rsid w:val="00A04795"/>
    <w:rsid w:val="00A04A3A"/>
    <w:rsid w:val="00A0540E"/>
    <w:rsid w:val="00A05D06"/>
    <w:rsid w:val="00A07F8C"/>
    <w:rsid w:val="00A1317E"/>
    <w:rsid w:val="00A13640"/>
    <w:rsid w:val="00A15757"/>
    <w:rsid w:val="00A16209"/>
    <w:rsid w:val="00A164D5"/>
    <w:rsid w:val="00A17158"/>
    <w:rsid w:val="00A176AE"/>
    <w:rsid w:val="00A23152"/>
    <w:rsid w:val="00A2471F"/>
    <w:rsid w:val="00A32F2A"/>
    <w:rsid w:val="00A34372"/>
    <w:rsid w:val="00A35A64"/>
    <w:rsid w:val="00A42093"/>
    <w:rsid w:val="00A42CFA"/>
    <w:rsid w:val="00A4339A"/>
    <w:rsid w:val="00A4569F"/>
    <w:rsid w:val="00A46A86"/>
    <w:rsid w:val="00A504CB"/>
    <w:rsid w:val="00A53E9B"/>
    <w:rsid w:val="00A54C1C"/>
    <w:rsid w:val="00A57642"/>
    <w:rsid w:val="00A57860"/>
    <w:rsid w:val="00A613BB"/>
    <w:rsid w:val="00A62343"/>
    <w:rsid w:val="00A654F8"/>
    <w:rsid w:val="00A66C36"/>
    <w:rsid w:val="00A67075"/>
    <w:rsid w:val="00A7135C"/>
    <w:rsid w:val="00A71CDC"/>
    <w:rsid w:val="00A71E39"/>
    <w:rsid w:val="00A735F5"/>
    <w:rsid w:val="00A75023"/>
    <w:rsid w:val="00A75ABA"/>
    <w:rsid w:val="00A76BEA"/>
    <w:rsid w:val="00A80E47"/>
    <w:rsid w:val="00A81B08"/>
    <w:rsid w:val="00A82E29"/>
    <w:rsid w:val="00A832E6"/>
    <w:rsid w:val="00A84401"/>
    <w:rsid w:val="00A86D19"/>
    <w:rsid w:val="00A87E06"/>
    <w:rsid w:val="00A92420"/>
    <w:rsid w:val="00A93058"/>
    <w:rsid w:val="00A946ED"/>
    <w:rsid w:val="00A9529C"/>
    <w:rsid w:val="00A95630"/>
    <w:rsid w:val="00A969AD"/>
    <w:rsid w:val="00AA0C41"/>
    <w:rsid w:val="00AA412D"/>
    <w:rsid w:val="00AA46D1"/>
    <w:rsid w:val="00AA5055"/>
    <w:rsid w:val="00AA5C06"/>
    <w:rsid w:val="00AA7ADD"/>
    <w:rsid w:val="00AB2914"/>
    <w:rsid w:val="00AB3E9E"/>
    <w:rsid w:val="00AB40FF"/>
    <w:rsid w:val="00AB49BC"/>
    <w:rsid w:val="00AB4DBE"/>
    <w:rsid w:val="00AB6D6F"/>
    <w:rsid w:val="00AC0CBF"/>
    <w:rsid w:val="00AC199F"/>
    <w:rsid w:val="00AC651D"/>
    <w:rsid w:val="00AD21F3"/>
    <w:rsid w:val="00AD2496"/>
    <w:rsid w:val="00AD5091"/>
    <w:rsid w:val="00AD6F81"/>
    <w:rsid w:val="00AD7EFC"/>
    <w:rsid w:val="00AE1A73"/>
    <w:rsid w:val="00AE1FA8"/>
    <w:rsid w:val="00AE417A"/>
    <w:rsid w:val="00AE4631"/>
    <w:rsid w:val="00AE5068"/>
    <w:rsid w:val="00AF2D87"/>
    <w:rsid w:val="00AF354A"/>
    <w:rsid w:val="00AF3634"/>
    <w:rsid w:val="00AF3B97"/>
    <w:rsid w:val="00AF4A85"/>
    <w:rsid w:val="00AF509E"/>
    <w:rsid w:val="00AF5F27"/>
    <w:rsid w:val="00AF6698"/>
    <w:rsid w:val="00AF7CDF"/>
    <w:rsid w:val="00AF7DBE"/>
    <w:rsid w:val="00B00281"/>
    <w:rsid w:val="00B0265F"/>
    <w:rsid w:val="00B037E9"/>
    <w:rsid w:val="00B041DA"/>
    <w:rsid w:val="00B049BD"/>
    <w:rsid w:val="00B04B4C"/>
    <w:rsid w:val="00B0506F"/>
    <w:rsid w:val="00B0574C"/>
    <w:rsid w:val="00B05A39"/>
    <w:rsid w:val="00B1336D"/>
    <w:rsid w:val="00B1542E"/>
    <w:rsid w:val="00B156C1"/>
    <w:rsid w:val="00B1602B"/>
    <w:rsid w:val="00B16095"/>
    <w:rsid w:val="00B21E37"/>
    <w:rsid w:val="00B23658"/>
    <w:rsid w:val="00B23F1E"/>
    <w:rsid w:val="00B2754A"/>
    <w:rsid w:val="00B27E51"/>
    <w:rsid w:val="00B3249E"/>
    <w:rsid w:val="00B34248"/>
    <w:rsid w:val="00B3450F"/>
    <w:rsid w:val="00B35657"/>
    <w:rsid w:val="00B3788B"/>
    <w:rsid w:val="00B400A8"/>
    <w:rsid w:val="00B40410"/>
    <w:rsid w:val="00B40FDD"/>
    <w:rsid w:val="00B423CE"/>
    <w:rsid w:val="00B429A6"/>
    <w:rsid w:val="00B43081"/>
    <w:rsid w:val="00B47CDD"/>
    <w:rsid w:val="00B47CDE"/>
    <w:rsid w:val="00B50C92"/>
    <w:rsid w:val="00B5174D"/>
    <w:rsid w:val="00B53B1C"/>
    <w:rsid w:val="00B612B9"/>
    <w:rsid w:val="00B61B4F"/>
    <w:rsid w:val="00B6310C"/>
    <w:rsid w:val="00B647D8"/>
    <w:rsid w:val="00B65A11"/>
    <w:rsid w:val="00B65E8C"/>
    <w:rsid w:val="00B66630"/>
    <w:rsid w:val="00B72358"/>
    <w:rsid w:val="00B73843"/>
    <w:rsid w:val="00B7586B"/>
    <w:rsid w:val="00B76002"/>
    <w:rsid w:val="00B776D3"/>
    <w:rsid w:val="00B77DCB"/>
    <w:rsid w:val="00B77FD1"/>
    <w:rsid w:val="00B8013D"/>
    <w:rsid w:val="00B81320"/>
    <w:rsid w:val="00B82059"/>
    <w:rsid w:val="00B83682"/>
    <w:rsid w:val="00B852F0"/>
    <w:rsid w:val="00B8541B"/>
    <w:rsid w:val="00B90B2E"/>
    <w:rsid w:val="00B91C1A"/>
    <w:rsid w:val="00B9371E"/>
    <w:rsid w:val="00B94D4E"/>
    <w:rsid w:val="00BA018D"/>
    <w:rsid w:val="00BA3218"/>
    <w:rsid w:val="00BA3DEC"/>
    <w:rsid w:val="00BA7EBC"/>
    <w:rsid w:val="00BB0A87"/>
    <w:rsid w:val="00BB14E5"/>
    <w:rsid w:val="00BB1DDD"/>
    <w:rsid w:val="00BB2FF9"/>
    <w:rsid w:val="00BB5663"/>
    <w:rsid w:val="00BC0E10"/>
    <w:rsid w:val="00BC2373"/>
    <w:rsid w:val="00BC2A81"/>
    <w:rsid w:val="00BC2FCB"/>
    <w:rsid w:val="00BC300E"/>
    <w:rsid w:val="00BC559F"/>
    <w:rsid w:val="00BC72DA"/>
    <w:rsid w:val="00BD0AB1"/>
    <w:rsid w:val="00BD0F62"/>
    <w:rsid w:val="00BD5CB0"/>
    <w:rsid w:val="00BD5CDB"/>
    <w:rsid w:val="00BD5FA0"/>
    <w:rsid w:val="00BD7EB2"/>
    <w:rsid w:val="00BE2EB0"/>
    <w:rsid w:val="00BE4200"/>
    <w:rsid w:val="00BE4CA0"/>
    <w:rsid w:val="00BE74F8"/>
    <w:rsid w:val="00BE7BDA"/>
    <w:rsid w:val="00BE7C22"/>
    <w:rsid w:val="00BF5C72"/>
    <w:rsid w:val="00BF6145"/>
    <w:rsid w:val="00C01BB3"/>
    <w:rsid w:val="00C02040"/>
    <w:rsid w:val="00C0221C"/>
    <w:rsid w:val="00C028BC"/>
    <w:rsid w:val="00C04D52"/>
    <w:rsid w:val="00C10A09"/>
    <w:rsid w:val="00C11154"/>
    <w:rsid w:val="00C11B54"/>
    <w:rsid w:val="00C1238D"/>
    <w:rsid w:val="00C13851"/>
    <w:rsid w:val="00C16818"/>
    <w:rsid w:val="00C16AD9"/>
    <w:rsid w:val="00C176B5"/>
    <w:rsid w:val="00C2013B"/>
    <w:rsid w:val="00C25C25"/>
    <w:rsid w:val="00C25C9A"/>
    <w:rsid w:val="00C2676D"/>
    <w:rsid w:val="00C26B78"/>
    <w:rsid w:val="00C3010F"/>
    <w:rsid w:val="00C3410D"/>
    <w:rsid w:val="00C34D3E"/>
    <w:rsid w:val="00C41A31"/>
    <w:rsid w:val="00C43793"/>
    <w:rsid w:val="00C45585"/>
    <w:rsid w:val="00C45C69"/>
    <w:rsid w:val="00C51612"/>
    <w:rsid w:val="00C55480"/>
    <w:rsid w:val="00C563C2"/>
    <w:rsid w:val="00C5675A"/>
    <w:rsid w:val="00C624B2"/>
    <w:rsid w:val="00C632AA"/>
    <w:rsid w:val="00C64319"/>
    <w:rsid w:val="00C6436C"/>
    <w:rsid w:val="00C64567"/>
    <w:rsid w:val="00C650E8"/>
    <w:rsid w:val="00C660AA"/>
    <w:rsid w:val="00C6651A"/>
    <w:rsid w:val="00C704E1"/>
    <w:rsid w:val="00C7121E"/>
    <w:rsid w:val="00C727DC"/>
    <w:rsid w:val="00C74498"/>
    <w:rsid w:val="00C74882"/>
    <w:rsid w:val="00C7725C"/>
    <w:rsid w:val="00C82F4B"/>
    <w:rsid w:val="00C8304C"/>
    <w:rsid w:val="00C83129"/>
    <w:rsid w:val="00C8524F"/>
    <w:rsid w:val="00C87014"/>
    <w:rsid w:val="00C90660"/>
    <w:rsid w:val="00C92D77"/>
    <w:rsid w:val="00C92F0D"/>
    <w:rsid w:val="00C951EB"/>
    <w:rsid w:val="00C97CB6"/>
    <w:rsid w:val="00CA1876"/>
    <w:rsid w:val="00CA48F3"/>
    <w:rsid w:val="00CA5B5B"/>
    <w:rsid w:val="00CA5ED7"/>
    <w:rsid w:val="00CA675A"/>
    <w:rsid w:val="00CB5088"/>
    <w:rsid w:val="00CB6450"/>
    <w:rsid w:val="00CB6458"/>
    <w:rsid w:val="00CB7C39"/>
    <w:rsid w:val="00CC0B05"/>
    <w:rsid w:val="00CC305A"/>
    <w:rsid w:val="00CC3C2D"/>
    <w:rsid w:val="00CC41B3"/>
    <w:rsid w:val="00CC6989"/>
    <w:rsid w:val="00CD3B6C"/>
    <w:rsid w:val="00CD4642"/>
    <w:rsid w:val="00CD4D8C"/>
    <w:rsid w:val="00CD521B"/>
    <w:rsid w:val="00CE0415"/>
    <w:rsid w:val="00CE1C7F"/>
    <w:rsid w:val="00CE2980"/>
    <w:rsid w:val="00CE6366"/>
    <w:rsid w:val="00CE6986"/>
    <w:rsid w:val="00CF1F45"/>
    <w:rsid w:val="00CF3B9C"/>
    <w:rsid w:val="00CF5851"/>
    <w:rsid w:val="00CF5E6F"/>
    <w:rsid w:val="00CF6BE0"/>
    <w:rsid w:val="00D020AA"/>
    <w:rsid w:val="00D024F3"/>
    <w:rsid w:val="00D032CB"/>
    <w:rsid w:val="00D05454"/>
    <w:rsid w:val="00D06510"/>
    <w:rsid w:val="00D07012"/>
    <w:rsid w:val="00D07314"/>
    <w:rsid w:val="00D0791C"/>
    <w:rsid w:val="00D10831"/>
    <w:rsid w:val="00D10EC0"/>
    <w:rsid w:val="00D13679"/>
    <w:rsid w:val="00D13A30"/>
    <w:rsid w:val="00D15CD3"/>
    <w:rsid w:val="00D20FCB"/>
    <w:rsid w:val="00D21757"/>
    <w:rsid w:val="00D27915"/>
    <w:rsid w:val="00D3069F"/>
    <w:rsid w:val="00D31E7A"/>
    <w:rsid w:val="00D3282C"/>
    <w:rsid w:val="00D33C42"/>
    <w:rsid w:val="00D33EAA"/>
    <w:rsid w:val="00D34BFE"/>
    <w:rsid w:val="00D35422"/>
    <w:rsid w:val="00D35BFA"/>
    <w:rsid w:val="00D40073"/>
    <w:rsid w:val="00D4101E"/>
    <w:rsid w:val="00D4263C"/>
    <w:rsid w:val="00D42B55"/>
    <w:rsid w:val="00D454FB"/>
    <w:rsid w:val="00D46577"/>
    <w:rsid w:val="00D51C83"/>
    <w:rsid w:val="00D568C2"/>
    <w:rsid w:val="00D56CFC"/>
    <w:rsid w:val="00D60347"/>
    <w:rsid w:val="00D6121C"/>
    <w:rsid w:val="00D623CF"/>
    <w:rsid w:val="00D64E62"/>
    <w:rsid w:val="00D65680"/>
    <w:rsid w:val="00D65DE0"/>
    <w:rsid w:val="00D6768A"/>
    <w:rsid w:val="00D76698"/>
    <w:rsid w:val="00D8244D"/>
    <w:rsid w:val="00D82742"/>
    <w:rsid w:val="00D8294C"/>
    <w:rsid w:val="00D82CC0"/>
    <w:rsid w:val="00D85705"/>
    <w:rsid w:val="00D860A5"/>
    <w:rsid w:val="00D868DD"/>
    <w:rsid w:val="00D90AC6"/>
    <w:rsid w:val="00D91ED4"/>
    <w:rsid w:val="00D95478"/>
    <w:rsid w:val="00D95D36"/>
    <w:rsid w:val="00DA0175"/>
    <w:rsid w:val="00DA04E5"/>
    <w:rsid w:val="00DA1D06"/>
    <w:rsid w:val="00DA1EFD"/>
    <w:rsid w:val="00DA2C6D"/>
    <w:rsid w:val="00DB3611"/>
    <w:rsid w:val="00DB583B"/>
    <w:rsid w:val="00DB6016"/>
    <w:rsid w:val="00DB611A"/>
    <w:rsid w:val="00DB7527"/>
    <w:rsid w:val="00DB7E76"/>
    <w:rsid w:val="00DC17A4"/>
    <w:rsid w:val="00DC2022"/>
    <w:rsid w:val="00DC2896"/>
    <w:rsid w:val="00DC2D2A"/>
    <w:rsid w:val="00DC3567"/>
    <w:rsid w:val="00DC532A"/>
    <w:rsid w:val="00DC5DAF"/>
    <w:rsid w:val="00DC62E1"/>
    <w:rsid w:val="00DC7FE7"/>
    <w:rsid w:val="00DD0FB7"/>
    <w:rsid w:val="00DD135C"/>
    <w:rsid w:val="00DD1D36"/>
    <w:rsid w:val="00DD2D4B"/>
    <w:rsid w:val="00DD338A"/>
    <w:rsid w:val="00DD6427"/>
    <w:rsid w:val="00DD7EB6"/>
    <w:rsid w:val="00DE3DF8"/>
    <w:rsid w:val="00DE7246"/>
    <w:rsid w:val="00DE798C"/>
    <w:rsid w:val="00DF2B5C"/>
    <w:rsid w:val="00DF44BE"/>
    <w:rsid w:val="00DF597C"/>
    <w:rsid w:val="00DF59F7"/>
    <w:rsid w:val="00DF6699"/>
    <w:rsid w:val="00E0111C"/>
    <w:rsid w:val="00E02648"/>
    <w:rsid w:val="00E02B9B"/>
    <w:rsid w:val="00E03BB8"/>
    <w:rsid w:val="00E03F49"/>
    <w:rsid w:val="00E049BA"/>
    <w:rsid w:val="00E06B64"/>
    <w:rsid w:val="00E10EFE"/>
    <w:rsid w:val="00E110C4"/>
    <w:rsid w:val="00E13E14"/>
    <w:rsid w:val="00E165D3"/>
    <w:rsid w:val="00E16734"/>
    <w:rsid w:val="00E178F9"/>
    <w:rsid w:val="00E2072B"/>
    <w:rsid w:val="00E214FA"/>
    <w:rsid w:val="00E21AAD"/>
    <w:rsid w:val="00E2225B"/>
    <w:rsid w:val="00E22651"/>
    <w:rsid w:val="00E260BA"/>
    <w:rsid w:val="00E30D73"/>
    <w:rsid w:val="00E333A1"/>
    <w:rsid w:val="00E33B72"/>
    <w:rsid w:val="00E3496B"/>
    <w:rsid w:val="00E3562C"/>
    <w:rsid w:val="00E37401"/>
    <w:rsid w:val="00E37CC5"/>
    <w:rsid w:val="00E40979"/>
    <w:rsid w:val="00E410F5"/>
    <w:rsid w:val="00E4242B"/>
    <w:rsid w:val="00E43A21"/>
    <w:rsid w:val="00E45B3D"/>
    <w:rsid w:val="00E4690F"/>
    <w:rsid w:val="00E50BE9"/>
    <w:rsid w:val="00E50D0F"/>
    <w:rsid w:val="00E525A2"/>
    <w:rsid w:val="00E547A9"/>
    <w:rsid w:val="00E57EB5"/>
    <w:rsid w:val="00E60004"/>
    <w:rsid w:val="00E60B73"/>
    <w:rsid w:val="00E657A1"/>
    <w:rsid w:val="00E70FB2"/>
    <w:rsid w:val="00E728B9"/>
    <w:rsid w:val="00E74E1F"/>
    <w:rsid w:val="00E74F2B"/>
    <w:rsid w:val="00E754E1"/>
    <w:rsid w:val="00E77C2E"/>
    <w:rsid w:val="00E77EB1"/>
    <w:rsid w:val="00E82F86"/>
    <w:rsid w:val="00E83273"/>
    <w:rsid w:val="00E84FBE"/>
    <w:rsid w:val="00E85FCF"/>
    <w:rsid w:val="00E93854"/>
    <w:rsid w:val="00E97FBB"/>
    <w:rsid w:val="00EA1359"/>
    <w:rsid w:val="00EA2C86"/>
    <w:rsid w:val="00EA3DFC"/>
    <w:rsid w:val="00EA558D"/>
    <w:rsid w:val="00EA60F9"/>
    <w:rsid w:val="00EA64DB"/>
    <w:rsid w:val="00EA6BA7"/>
    <w:rsid w:val="00EB2150"/>
    <w:rsid w:val="00EB4562"/>
    <w:rsid w:val="00EB6FD1"/>
    <w:rsid w:val="00EC18D1"/>
    <w:rsid w:val="00EC1F20"/>
    <w:rsid w:val="00EC317F"/>
    <w:rsid w:val="00EC4626"/>
    <w:rsid w:val="00EC48A5"/>
    <w:rsid w:val="00EC68D8"/>
    <w:rsid w:val="00EC75AB"/>
    <w:rsid w:val="00ED1724"/>
    <w:rsid w:val="00ED385F"/>
    <w:rsid w:val="00ED432F"/>
    <w:rsid w:val="00ED5BD3"/>
    <w:rsid w:val="00ED64EE"/>
    <w:rsid w:val="00ED702B"/>
    <w:rsid w:val="00EE11B8"/>
    <w:rsid w:val="00EE40A3"/>
    <w:rsid w:val="00EE6C2E"/>
    <w:rsid w:val="00EF173F"/>
    <w:rsid w:val="00EF220A"/>
    <w:rsid w:val="00EF4ACE"/>
    <w:rsid w:val="00EF5398"/>
    <w:rsid w:val="00EF5475"/>
    <w:rsid w:val="00EF5C3C"/>
    <w:rsid w:val="00F01776"/>
    <w:rsid w:val="00F02B84"/>
    <w:rsid w:val="00F035F3"/>
    <w:rsid w:val="00F03B3B"/>
    <w:rsid w:val="00F05AAC"/>
    <w:rsid w:val="00F05FDB"/>
    <w:rsid w:val="00F07750"/>
    <w:rsid w:val="00F07894"/>
    <w:rsid w:val="00F1219E"/>
    <w:rsid w:val="00F1224A"/>
    <w:rsid w:val="00F12D7C"/>
    <w:rsid w:val="00F1593D"/>
    <w:rsid w:val="00F16458"/>
    <w:rsid w:val="00F16881"/>
    <w:rsid w:val="00F21115"/>
    <w:rsid w:val="00F21B13"/>
    <w:rsid w:val="00F238C4"/>
    <w:rsid w:val="00F25A4F"/>
    <w:rsid w:val="00F270FF"/>
    <w:rsid w:val="00F30BDC"/>
    <w:rsid w:val="00F329E2"/>
    <w:rsid w:val="00F3304C"/>
    <w:rsid w:val="00F3345C"/>
    <w:rsid w:val="00F33559"/>
    <w:rsid w:val="00F37B7A"/>
    <w:rsid w:val="00F40978"/>
    <w:rsid w:val="00F425CD"/>
    <w:rsid w:val="00F45CEA"/>
    <w:rsid w:val="00F45D12"/>
    <w:rsid w:val="00F4740C"/>
    <w:rsid w:val="00F50958"/>
    <w:rsid w:val="00F51D76"/>
    <w:rsid w:val="00F52212"/>
    <w:rsid w:val="00F52DDB"/>
    <w:rsid w:val="00F54765"/>
    <w:rsid w:val="00F55DC5"/>
    <w:rsid w:val="00F56399"/>
    <w:rsid w:val="00F57970"/>
    <w:rsid w:val="00F628D0"/>
    <w:rsid w:val="00F66FE8"/>
    <w:rsid w:val="00F6712C"/>
    <w:rsid w:val="00F71EE0"/>
    <w:rsid w:val="00F74108"/>
    <w:rsid w:val="00F74332"/>
    <w:rsid w:val="00F74944"/>
    <w:rsid w:val="00F74EBC"/>
    <w:rsid w:val="00F75153"/>
    <w:rsid w:val="00F760E0"/>
    <w:rsid w:val="00F770F4"/>
    <w:rsid w:val="00F80B26"/>
    <w:rsid w:val="00F81448"/>
    <w:rsid w:val="00F823D1"/>
    <w:rsid w:val="00F830AD"/>
    <w:rsid w:val="00F855F7"/>
    <w:rsid w:val="00F90490"/>
    <w:rsid w:val="00F910CE"/>
    <w:rsid w:val="00F91430"/>
    <w:rsid w:val="00F92743"/>
    <w:rsid w:val="00F96486"/>
    <w:rsid w:val="00FA0ABB"/>
    <w:rsid w:val="00FA139D"/>
    <w:rsid w:val="00FA1D8F"/>
    <w:rsid w:val="00FA7D77"/>
    <w:rsid w:val="00FB0120"/>
    <w:rsid w:val="00FB0918"/>
    <w:rsid w:val="00FB1334"/>
    <w:rsid w:val="00FB1BE4"/>
    <w:rsid w:val="00FB3844"/>
    <w:rsid w:val="00FB3B27"/>
    <w:rsid w:val="00FB3B5B"/>
    <w:rsid w:val="00FC0FC7"/>
    <w:rsid w:val="00FC15B9"/>
    <w:rsid w:val="00FC6952"/>
    <w:rsid w:val="00FC6A2B"/>
    <w:rsid w:val="00FD05C6"/>
    <w:rsid w:val="00FD2175"/>
    <w:rsid w:val="00FD2CA3"/>
    <w:rsid w:val="00FD4394"/>
    <w:rsid w:val="00FD49BF"/>
    <w:rsid w:val="00FD4B53"/>
    <w:rsid w:val="00FD779F"/>
    <w:rsid w:val="00FE019A"/>
    <w:rsid w:val="00FE08CC"/>
    <w:rsid w:val="00FE092F"/>
    <w:rsid w:val="00FE1BE6"/>
    <w:rsid w:val="00FE1C59"/>
    <w:rsid w:val="00FE22C8"/>
    <w:rsid w:val="00FE3FA8"/>
    <w:rsid w:val="00FE4844"/>
    <w:rsid w:val="00FE4DBF"/>
    <w:rsid w:val="00FF042F"/>
    <w:rsid w:val="00FF2644"/>
    <w:rsid w:val="00FF60D0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green">
      <v:stroke color="green" weight="6pt"/>
      <o:colormru v:ext="edit" colors="#e9ffe9,#ffffe5,#ffd5d5,#ffc9c9,#fffff3,#ffe1e1,#9fff9f,#060"/>
      <o:colormenu v:ext="edit" fillcolor="none" strokecolor="lime" shadowcolor="none"/>
    </o:shapedefaults>
    <o:shapelayout v:ext="edit">
      <o:idmap v:ext="edit" data="1"/>
    </o:shapelayout>
  </w:shapeDefaults>
  <w:decimalSymbol w:val=","/>
  <w:listSeparator w:val=";"/>
  <w14:docId w14:val="7EEA6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1849"/>
  </w:style>
  <w:style w:type="paragraph" w:styleId="Ttulo1">
    <w:name w:val="heading 1"/>
    <w:basedOn w:val="Normal"/>
    <w:next w:val="Normal"/>
    <w:qFormat/>
    <w:rsid w:val="003437BF"/>
    <w:pPr>
      <w:keepNext/>
      <w:jc w:val="center"/>
      <w:outlineLvl w:val="0"/>
    </w:pPr>
    <w:rPr>
      <w:rFonts w:ascii="CommercialScript BT" w:hAnsi="CommercialScript BT"/>
      <w:sz w:val="32"/>
    </w:rPr>
  </w:style>
  <w:style w:type="paragraph" w:styleId="Ttulo2">
    <w:name w:val="heading 2"/>
    <w:basedOn w:val="Normal"/>
    <w:next w:val="Normal"/>
    <w:qFormat/>
    <w:rsid w:val="003437BF"/>
    <w:pPr>
      <w:keepNext/>
      <w:jc w:val="center"/>
      <w:outlineLvl w:val="1"/>
    </w:pPr>
    <w:rPr>
      <w:rFonts w:ascii="Transit511 BT" w:hAnsi="Transit511 BT"/>
      <w:b/>
      <w:i/>
      <w:sz w:val="22"/>
    </w:rPr>
  </w:style>
  <w:style w:type="paragraph" w:styleId="Ttulo3">
    <w:name w:val="heading 3"/>
    <w:basedOn w:val="Normal"/>
    <w:next w:val="Normal"/>
    <w:qFormat/>
    <w:rsid w:val="003437BF"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/>
      <w:sz w:val="22"/>
    </w:rPr>
  </w:style>
  <w:style w:type="paragraph" w:styleId="Ttulo4">
    <w:name w:val="heading 4"/>
    <w:basedOn w:val="Normal"/>
    <w:next w:val="Normal"/>
    <w:qFormat/>
    <w:rsid w:val="003437BF"/>
    <w:pPr>
      <w:keepNext/>
      <w:outlineLvl w:val="3"/>
    </w:pPr>
    <w:rPr>
      <w:rFonts w:ascii="Comic Sans MS" w:hAnsi="Comic Sans MS"/>
      <w:b/>
      <w:sz w:val="22"/>
    </w:rPr>
  </w:style>
  <w:style w:type="paragraph" w:styleId="Ttulo5">
    <w:name w:val="heading 5"/>
    <w:basedOn w:val="Normal"/>
    <w:next w:val="Normal"/>
    <w:qFormat/>
    <w:rsid w:val="003437BF"/>
    <w:pPr>
      <w:keepNext/>
      <w:jc w:val="both"/>
      <w:outlineLvl w:val="4"/>
    </w:pPr>
    <w:rPr>
      <w:rFonts w:ascii="Arial" w:hAnsi="Arial"/>
    </w:rPr>
  </w:style>
  <w:style w:type="paragraph" w:styleId="Ttulo6">
    <w:name w:val="heading 6"/>
    <w:basedOn w:val="Normal"/>
    <w:next w:val="Normal"/>
    <w:qFormat/>
    <w:rsid w:val="003437BF"/>
    <w:pPr>
      <w:keepNext/>
      <w:jc w:val="both"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rsid w:val="003437BF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3437BF"/>
    <w:pPr>
      <w:keepNext/>
      <w:outlineLvl w:val="7"/>
    </w:pPr>
  </w:style>
  <w:style w:type="paragraph" w:styleId="Ttulo9">
    <w:name w:val="heading 9"/>
    <w:basedOn w:val="Normal"/>
    <w:next w:val="Normal"/>
    <w:qFormat/>
    <w:rsid w:val="003437BF"/>
    <w:pPr>
      <w:keepNext/>
      <w:jc w:val="center"/>
      <w:outlineLvl w:val="8"/>
    </w:pPr>
    <w:rPr>
      <w:b/>
      <w:bCs/>
      <w:sz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437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437BF"/>
    <w:pPr>
      <w:tabs>
        <w:tab w:val="center" w:pos="4252"/>
        <w:tab w:val="right" w:pos="8504"/>
      </w:tabs>
    </w:pPr>
  </w:style>
  <w:style w:type="paragraph" w:styleId="Textodecuerpo">
    <w:name w:val="Body Text"/>
    <w:basedOn w:val="Normal"/>
    <w:rsid w:val="003437BF"/>
    <w:pPr>
      <w:jc w:val="center"/>
    </w:pPr>
    <w:rPr>
      <w:rFonts w:ascii="Arial Narrow" w:hAnsi="Arial Narrow"/>
      <w:color w:val="808080"/>
      <w:sz w:val="16"/>
    </w:rPr>
  </w:style>
  <w:style w:type="paragraph" w:styleId="Textodecuerpo2">
    <w:name w:val="Body Text 2"/>
    <w:basedOn w:val="Normal"/>
    <w:rsid w:val="003437BF"/>
    <w:pPr>
      <w:jc w:val="both"/>
    </w:pPr>
    <w:rPr>
      <w:b/>
      <w:bCs/>
      <w:sz w:val="28"/>
      <w:lang w:val="es-MX"/>
    </w:rPr>
  </w:style>
  <w:style w:type="paragraph" w:styleId="Textodecuerpo3">
    <w:name w:val="Body Text 3"/>
    <w:basedOn w:val="Normal"/>
    <w:rsid w:val="003437BF"/>
    <w:rPr>
      <w:b/>
      <w:bCs/>
      <w:sz w:val="28"/>
      <w:lang w:val="es-MX"/>
    </w:rPr>
  </w:style>
  <w:style w:type="paragraph" w:styleId="Ttulo">
    <w:name w:val="Title"/>
    <w:basedOn w:val="Normal"/>
    <w:qFormat/>
    <w:rsid w:val="003437BF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8"/>
    </w:rPr>
  </w:style>
  <w:style w:type="paragraph" w:customStyle="1" w:styleId="Textosinformato1">
    <w:name w:val="Texto sin formato1"/>
    <w:basedOn w:val="Normal"/>
    <w:rsid w:val="003437B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lang w:val="es-CO"/>
    </w:rPr>
  </w:style>
  <w:style w:type="paragraph" w:customStyle="1" w:styleId="Textoindependiente21">
    <w:name w:val="Texto independiente 21"/>
    <w:basedOn w:val="Normal"/>
    <w:rsid w:val="003437B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s-MX"/>
    </w:rPr>
  </w:style>
  <w:style w:type="paragraph" w:customStyle="1" w:styleId="Car">
    <w:name w:val="Car"/>
    <w:basedOn w:val="Normal"/>
    <w:rsid w:val="006E5316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odeglobo">
    <w:name w:val="Balloon Text"/>
    <w:basedOn w:val="Normal"/>
    <w:semiHidden/>
    <w:rsid w:val="00E50D0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81448"/>
    <w:pPr>
      <w:ind w:left="720"/>
      <w:contextualSpacing/>
    </w:pPr>
  </w:style>
  <w:style w:type="character" w:styleId="Hipervnculo">
    <w:name w:val="Hyperlink"/>
    <w:basedOn w:val="Fuentedeprrafopredeter"/>
    <w:rsid w:val="00C43793"/>
    <w:rPr>
      <w:color w:val="0000FF"/>
      <w:u w:val="single"/>
    </w:rPr>
  </w:style>
  <w:style w:type="character" w:styleId="Textoennegrita">
    <w:name w:val="Strong"/>
    <w:basedOn w:val="Fuentedeprrafopredeter"/>
    <w:qFormat/>
    <w:rsid w:val="00C43793"/>
    <w:rPr>
      <w:b/>
      <w:bCs/>
    </w:rPr>
  </w:style>
  <w:style w:type="table" w:styleId="Tablaconcuadrcula">
    <w:name w:val="Table Grid"/>
    <w:basedOn w:val="Tablanormal"/>
    <w:rsid w:val="001B05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E0111C"/>
  </w:style>
  <w:style w:type="character" w:customStyle="1" w:styleId="EncabezadoCar">
    <w:name w:val="Encabezado Car"/>
    <w:basedOn w:val="Fuentedeprrafopredeter"/>
    <w:link w:val="Encabezado"/>
    <w:uiPriority w:val="99"/>
    <w:rsid w:val="00C727DC"/>
  </w:style>
  <w:style w:type="paragraph" w:customStyle="1" w:styleId="Default">
    <w:name w:val="Default"/>
    <w:rsid w:val="00096EA2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NormalWeb">
    <w:name w:val="Normal (Web)"/>
    <w:basedOn w:val="Normal"/>
    <w:uiPriority w:val="99"/>
    <w:unhideWhenUsed/>
    <w:rsid w:val="00252855"/>
    <w:pPr>
      <w:spacing w:before="100" w:beforeAutospacing="1" w:after="100" w:afterAutospacing="1"/>
    </w:pPr>
    <w:rPr>
      <w:rFonts w:ascii="Times" w:hAnsi="Times"/>
      <w:sz w:val="20"/>
      <w:szCs w:val="20"/>
      <w:lang w:val="es-ES_tradnl"/>
    </w:rPr>
  </w:style>
  <w:style w:type="character" w:customStyle="1" w:styleId="apple-converted-space">
    <w:name w:val="apple-converted-space"/>
    <w:basedOn w:val="Fuentedeprrafopredeter"/>
    <w:rsid w:val="0025285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1849"/>
  </w:style>
  <w:style w:type="paragraph" w:styleId="Ttulo1">
    <w:name w:val="heading 1"/>
    <w:basedOn w:val="Normal"/>
    <w:next w:val="Normal"/>
    <w:qFormat/>
    <w:rsid w:val="003437BF"/>
    <w:pPr>
      <w:keepNext/>
      <w:jc w:val="center"/>
      <w:outlineLvl w:val="0"/>
    </w:pPr>
    <w:rPr>
      <w:rFonts w:ascii="CommercialScript BT" w:hAnsi="CommercialScript BT"/>
      <w:sz w:val="32"/>
    </w:rPr>
  </w:style>
  <w:style w:type="paragraph" w:styleId="Ttulo2">
    <w:name w:val="heading 2"/>
    <w:basedOn w:val="Normal"/>
    <w:next w:val="Normal"/>
    <w:qFormat/>
    <w:rsid w:val="003437BF"/>
    <w:pPr>
      <w:keepNext/>
      <w:jc w:val="center"/>
      <w:outlineLvl w:val="1"/>
    </w:pPr>
    <w:rPr>
      <w:rFonts w:ascii="Transit511 BT" w:hAnsi="Transit511 BT"/>
      <w:b/>
      <w:i/>
      <w:sz w:val="22"/>
    </w:rPr>
  </w:style>
  <w:style w:type="paragraph" w:styleId="Ttulo3">
    <w:name w:val="heading 3"/>
    <w:basedOn w:val="Normal"/>
    <w:next w:val="Normal"/>
    <w:qFormat/>
    <w:rsid w:val="003437BF"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/>
      <w:sz w:val="22"/>
    </w:rPr>
  </w:style>
  <w:style w:type="paragraph" w:styleId="Ttulo4">
    <w:name w:val="heading 4"/>
    <w:basedOn w:val="Normal"/>
    <w:next w:val="Normal"/>
    <w:qFormat/>
    <w:rsid w:val="003437BF"/>
    <w:pPr>
      <w:keepNext/>
      <w:outlineLvl w:val="3"/>
    </w:pPr>
    <w:rPr>
      <w:rFonts w:ascii="Comic Sans MS" w:hAnsi="Comic Sans MS"/>
      <w:b/>
      <w:sz w:val="22"/>
    </w:rPr>
  </w:style>
  <w:style w:type="paragraph" w:styleId="Ttulo5">
    <w:name w:val="heading 5"/>
    <w:basedOn w:val="Normal"/>
    <w:next w:val="Normal"/>
    <w:qFormat/>
    <w:rsid w:val="003437BF"/>
    <w:pPr>
      <w:keepNext/>
      <w:jc w:val="both"/>
      <w:outlineLvl w:val="4"/>
    </w:pPr>
    <w:rPr>
      <w:rFonts w:ascii="Arial" w:hAnsi="Arial"/>
    </w:rPr>
  </w:style>
  <w:style w:type="paragraph" w:styleId="Ttulo6">
    <w:name w:val="heading 6"/>
    <w:basedOn w:val="Normal"/>
    <w:next w:val="Normal"/>
    <w:qFormat/>
    <w:rsid w:val="003437BF"/>
    <w:pPr>
      <w:keepNext/>
      <w:jc w:val="both"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rsid w:val="003437BF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3437BF"/>
    <w:pPr>
      <w:keepNext/>
      <w:outlineLvl w:val="7"/>
    </w:pPr>
  </w:style>
  <w:style w:type="paragraph" w:styleId="Ttulo9">
    <w:name w:val="heading 9"/>
    <w:basedOn w:val="Normal"/>
    <w:next w:val="Normal"/>
    <w:qFormat/>
    <w:rsid w:val="003437BF"/>
    <w:pPr>
      <w:keepNext/>
      <w:jc w:val="center"/>
      <w:outlineLvl w:val="8"/>
    </w:pPr>
    <w:rPr>
      <w:b/>
      <w:bCs/>
      <w:sz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437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437BF"/>
    <w:pPr>
      <w:tabs>
        <w:tab w:val="center" w:pos="4252"/>
        <w:tab w:val="right" w:pos="8504"/>
      </w:tabs>
    </w:pPr>
  </w:style>
  <w:style w:type="paragraph" w:styleId="Textodecuerpo">
    <w:name w:val="Body Text"/>
    <w:basedOn w:val="Normal"/>
    <w:rsid w:val="003437BF"/>
    <w:pPr>
      <w:jc w:val="center"/>
    </w:pPr>
    <w:rPr>
      <w:rFonts w:ascii="Arial Narrow" w:hAnsi="Arial Narrow"/>
      <w:color w:val="808080"/>
      <w:sz w:val="16"/>
    </w:rPr>
  </w:style>
  <w:style w:type="paragraph" w:styleId="Textodecuerpo2">
    <w:name w:val="Body Text 2"/>
    <w:basedOn w:val="Normal"/>
    <w:rsid w:val="003437BF"/>
    <w:pPr>
      <w:jc w:val="both"/>
    </w:pPr>
    <w:rPr>
      <w:b/>
      <w:bCs/>
      <w:sz w:val="28"/>
      <w:lang w:val="es-MX"/>
    </w:rPr>
  </w:style>
  <w:style w:type="paragraph" w:styleId="Textodecuerpo3">
    <w:name w:val="Body Text 3"/>
    <w:basedOn w:val="Normal"/>
    <w:rsid w:val="003437BF"/>
    <w:rPr>
      <w:b/>
      <w:bCs/>
      <w:sz w:val="28"/>
      <w:lang w:val="es-MX"/>
    </w:rPr>
  </w:style>
  <w:style w:type="paragraph" w:styleId="Ttulo">
    <w:name w:val="Title"/>
    <w:basedOn w:val="Normal"/>
    <w:qFormat/>
    <w:rsid w:val="003437BF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8"/>
    </w:rPr>
  </w:style>
  <w:style w:type="paragraph" w:customStyle="1" w:styleId="Textosinformato1">
    <w:name w:val="Texto sin formato1"/>
    <w:basedOn w:val="Normal"/>
    <w:rsid w:val="003437B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lang w:val="es-CO"/>
    </w:rPr>
  </w:style>
  <w:style w:type="paragraph" w:customStyle="1" w:styleId="Textoindependiente21">
    <w:name w:val="Texto independiente 21"/>
    <w:basedOn w:val="Normal"/>
    <w:rsid w:val="003437B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s-MX"/>
    </w:rPr>
  </w:style>
  <w:style w:type="paragraph" w:customStyle="1" w:styleId="Car">
    <w:name w:val="Car"/>
    <w:basedOn w:val="Normal"/>
    <w:rsid w:val="006E5316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odeglobo">
    <w:name w:val="Balloon Text"/>
    <w:basedOn w:val="Normal"/>
    <w:semiHidden/>
    <w:rsid w:val="00E50D0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81448"/>
    <w:pPr>
      <w:ind w:left="720"/>
      <w:contextualSpacing/>
    </w:pPr>
  </w:style>
  <w:style w:type="character" w:styleId="Hipervnculo">
    <w:name w:val="Hyperlink"/>
    <w:basedOn w:val="Fuentedeprrafopredeter"/>
    <w:rsid w:val="00C43793"/>
    <w:rPr>
      <w:color w:val="0000FF"/>
      <w:u w:val="single"/>
    </w:rPr>
  </w:style>
  <w:style w:type="character" w:styleId="Textoennegrita">
    <w:name w:val="Strong"/>
    <w:basedOn w:val="Fuentedeprrafopredeter"/>
    <w:qFormat/>
    <w:rsid w:val="00C43793"/>
    <w:rPr>
      <w:b/>
      <w:bCs/>
    </w:rPr>
  </w:style>
  <w:style w:type="table" w:styleId="Tablaconcuadrcula">
    <w:name w:val="Table Grid"/>
    <w:basedOn w:val="Tablanormal"/>
    <w:rsid w:val="001B05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E0111C"/>
  </w:style>
  <w:style w:type="character" w:customStyle="1" w:styleId="EncabezadoCar">
    <w:name w:val="Encabezado Car"/>
    <w:basedOn w:val="Fuentedeprrafopredeter"/>
    <w:link w:val="Encabezado"/>
    <w:uiPriority w:val="99"/>
    <w:rsid w:val="00C727DC"/>
  </w:style>
  <w:style w:type="paragraph" w:customStyle="1" w:styleId="Default">
    <w:name w:val="Default"/>
    <w:rsid w:val="00096EA2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NormalWeb">
    <w:name w:val="Normal (Web)"/>
    <w:basedOn w:val="Normal"/>
    <w:uiPriority w:val="99"/>
    <w:unhideWhenUsed/>
    <w:rsid w:val="00252855"/>
    <w:pPr>
      <w:spacing w:before="100" w:beforeAutospacing="1" w:after="100" w:afterAutospacing="1"/>
    </w:pPr>
    <w:rPr>
      <w:rFonts w:ascii="Times" w:hAnsi="Times"/>
      <w:sz w:val="20"/>
      <w:szCs w:val="20"/>
      <w:lang w:val="es-ES_tradnl"/>
    </w:rPr>
  </w:style>
  <w:style w:type="character" w:customStyle="1" w:styleId="apple-converted-space">
    <w:name w:val="apple-converted-space"/>
    <w:basedOn w:val="Fuentedeprrafopredeter"/>
    <w:rsid w:val="00252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9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7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7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jpeg"/><Relationship Id="rId3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~wd09.tm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B18BA-366E-6441-9FB8-3C724C77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\~wd09.tmp</Template>
  <TotalTime>85</TotalTime>
  <Pages>2</Pages>
  <Words>202</Words>
  <Characters>1111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SG-186</vt:lpstr>
    </vt:vector>
  </TitlesOfParts>
  <Company>macrosistemas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SG-186</dc:title>
  <dc:creator>**</dc:creator>
  <cp:lastModifiedBy>ADMINISTRADOR</cp:lastModifiedBy>
  <cp:revision>5</cp:revision>
  <cp:lastPrinted>2015-10-05T13:52:00Z</cp:lastPrinted>
  <dcterms:created xsi:type="dcterms:W3CDTF">2015-10-22T20:22:00Z</dcterms:created>
  <dcterms:modified xsi:type="dcterms:W3CDTF">2015-10-22T22:13:00Z</dcterms:modified>
</cp:coreProperties>
</file>